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0D0" w:rsidRDefault="00BF30D0" w:rsidP="007E0D19">
      <w:pPr>
        <w:rPr>
          <w:rFonts w:cs="Arial"/>
          <w:sz w:val="28"/>
          <w:szCs w:val="28"/>
        </w:rPr>
      </w:pPr>
    </w:p>
    <w:p w:rsidR="00BF30D0" w:rsidRPr="001169EB" w:rsidRDefault="00BF30D0" w:rsidP="007E0D19">
      <w:pPr>
        <w:rPr>
          <w:rFonts w:cs="Arial"/>
          <w:sz w:val="28"/>
          <w:szCs w:val="28"/>
        </w:rPr>
      </w:pPr>
    </w:p>
    <w:p w:rsidR="001C70DB" w:rsidRDefault="007E0D19" w:rsidP="00BA0CA1">
      <w:pPr>
        <w:rPr>
          <w:b/>
        </w:rPr>
      </w:pPr>
      <w:r w:rsidRPr="00BB2767">
        <w:rPr>
          <w:b/>
        </w:rPr>
        <w:t>Present:</w:t>
      </w:r>
      <w:r w:rsidR="00F308BC">
        <w:rPr>
          <w:b/>
        </w:rPr>
        <w:tab/>
      </w:r>
      <w:r w:rsidR="00F308BC">
        <w:rPr>
          <w:b/>
        </w:rPr>
        <w:tab/>
      </w:r>
      <w:r w:rsidR="001C70DB">
        <w:rPr>
          <w:b/>
        </w:rPr>
        <w:t>C. Elliott</w:t>
      </w:r>
      <w:r w:rsidR="001C70DB">
        <w:rPr>
          <w:b/>
        </w:rPr>
        <w:tab/>
      </w:r>
      <w:r w:rsidR="001C70DB">
        <w:rPr>
          <w:b/>
        </w:rPr>
        <w:tab/>
        <w:t xml:space="preserve">Mayor </w:t>
      </w:r>
    </w:p>
    <w:p w:rsidR="00294CFF" w:rsidRDefault="00DF7C4F" w:rsidP="001C70DB">
      <w:pPr>
        <w:ind w:left="1440" w:firstLine="720"/>
        <w:rPr>
          <w:b/>
        </w:rPr>
      </w:pPr>
      <w:r>
        <w:rPr>
          <w:b/>
        </w:rPr>
        <w:t>C</w:t>
      </w:r>
      <w:r w:rsidR="00FF2551">
        <w:rPr>
          <w:b/>
        </w:rPr>
        <w:t>. Abbott</w:t>
      </w:r>
      <w:r w:rsidR="00FF2551">
        <w:rPr>
          <w:b/>
        </w:rPr>
        <w:tab/>
      </w:r>
      <w:r w:rsidR="000750B1">
        <w:rPr>
          <w:b/>
        </w:rPr>
        <w:tab/>
        <w:t>Deputy Mayor</w:t>
      </w:r>
      <w:r w:rsidR="00294CFF">
        <w:rPr>
          <w:b/>
        </w:rPr>
        <w:tab/>
      </w:r>
    </w:p>
    <w:p w:rsidR="00BA0CA1" w:rsidRDefault="000750B1" w:rsidP="00BA0CA1">
      <w:pPr>
        <w:ind w:left="1440" w:firstLine="720"/>
        <w:rPr>
          <w:b/>
        </w:rPr>
      </w:pPr>
      <w:r>
        <w:rPr>
          <w:b/>
        </w:rPr>
        <w:t>G. Parrott</w:t>
      </w:r>
      <w:r>
        <w:rPr>
          <w:b/>
        </w:rPr>
        <w:tab/>
      </w:r>
      <w:r>
        <w:rPr>
          <w:b/>
        </w:rPr>
        <w:tab/>
      </w:r>
      <w:proofErr w:type="spellStart"/>
      <w:r>
        <w:rPr>
          <w:b/>
        </w:rPr>
        <w:t>Councillor</w:t>
      </w:r>
      <w:proofErr w:type="spellEnd"/>
      <w:r w:rsidR="00BA0CA1" w:rsidRPr="00BA0CA1">
        <w:rPr>
          <w:b/>
        </w:rPr>
        <w:t xml:space="preserve"> </w:t>
      </w:r>
    </w:p>
    <w:p w:rsidR="001B66A8" w:rsidRDefault="00BA0CA1" w:rsidP="00BA0CA1">
      <w:pPr>
        <w:ind w:left="1440" w:firstLine="720"/>
        <w:rPr>
          <w:b/>
        </w:rPr>
      </w:pPr>
      <w:r>
        <w:rPr>
          <w:b/>
        </w:rPr>
        <w:t>W. Lorenzen</w:t>
      </w:r>
      <w:r>
        <w:rPr>
          <w:b/>
        </w:rPr>
        <w:tab/>
      </w:r>
      <w:r>
        <w:rPr>
          <w:b/>
        </w:rPr>
        <w:tab/>
      </w:r>
      <w:proofErr w:type="spellStart"/>
      <w:r>
        <w:rPr>
          <w:b/>
        </w:rPr>
        <w:t>Councillor</w:t>
      </w:r>
      <w:proofErr w:type="spellEnd"/>
    </w:p>
    <w:p w:rsidR="003918A3" w:rsidRDefault="001B66A8" w:rsidP="006C423C">
      <w:pPr>
        <w:ind w:left="1440" w:firstLine="720"/>
        <w:rPr>
          <w:b/>
        </w:rPr>
      </w:pPr>
      <w:r>
        <w:rPr>
          <w:b/>
        </w:rPr>
        <w:t>S. McBreairty</w:t>
      </w:r>
      <w:r>
        <w:rPr>
          <w:b/>
        </w:rPr>
        <w:tab/>
      </w:r>
      <w:r>
        <w:rPr>
          <w:b/>
        </w:rPr>
        <w:tab/>
        <w:t>Councillor</w:t>
      </w:r>
      <w:r w:rsidR="00E0701F">
        <w:rPr>
          <w:b/>
        </w:rPr>
        <w:tab/>
      </w:r>
    </w:p>
    <w:p w:rsidR="00CE6545" w:rsidRDefault="00F11B28" w:rsidP="00F11B28">
      <w:pPr>
        <w:ind w:left="1440" w:firstLine="720"/>
        <w:rPr>
          <w:b/>
        </w:rPr>
      </w:pPr>
      <w:r>
        <w:rPr>
          <w:b/>
        </w:rPr>
        <w:t>B. Dove</w:t>
      </w:r>
      <w:r>
        <w:rPr>
          <w:b/>
        </w:rPr>
        <w:tab/>
      </w:r>
      <w:r>
        <w:rPr>
          <w:b/>
        </w:rPr>
        <w:tab/>
      </w:r>
      <w:proofErr w:type="spellStart"/>
      <w:r>
        <w:rPr>
          <w:b/>
        </w:rPr>
        <w:t>Councillor</w:t>
      </w:r>
      <w:proofErr w:type="spellEnd"/>
      <w:r w:rsidR="00CE6545" w:rsidRPr="00CE6545">
        <w:rPr>
          <w:b/>
        </w:rPr>
        <w:t xml:space="preserve"> </w:t>
      </w:r>
    </w:p>
    <w:p w:rsidR="00E0701F" w:rsidRDefault="00CE6545" w:rsidP="00F11B28">
      <w:pPr>
        <w:ind w:left="1440" w:firstLine="720"/>
        <w:rPr>
          <w:b/>
        </w:rPr>
      </w:pPr>
      <w:r>
        <w:rPr>
          <w:b/>
        </w:rPr>
        <w:t>R. Anstey</w:t>
      </w:r>
      <w:r>
        <w:rPr>
          <w:b/>
        </w:rPr>
        <w:tab/>
      </w:r>
      <w:r>
        <w:rPr>
          <w:b/>
        </w:rPr>
        <w:tab/>
      </w:r>
      <w:proofErr w:type="spellStart"/>
      <w:r>
        <w:rPr>
          <w:b/>
        </w:rPr>
        <w:t>Councillor</w:t>
      </w:r>
      <w:proofErr w:type="spellEnd"/>
    </w:p>
    <w:p w:rsidR="00644FAF" w:rsidRDefault="00644FAF" w:rsidP="00DF7078">
      <w:pPr>
        <w:rPr>
          <w:b/>
        </w:rPr>
      </w:pPr>
    </w:p>
    <w:p w:rsidR="00F308BC" w:rsidRDefault="00E0701F" w:rsidP="007E0D19">
      <w:pPr>
        <w:rPr>
          <w:b/>
        </w:rPr>
      </w:pPr>
      <w:r>
        <w:rPr>
          <w:b/>
        </w:rPr>
        <w:t>A</w:t>
      </w:r>
      <w:r w:rsidR="00F308BC">
        <w:rPr>
          <w:b/>
        </w:rPr>
        <w:t>dvisory</w:t>
      </w:r>
      <w:r w:rsidR="00CE36CE">
        <w:rPr>
          <w:b/>
        </w:rPr>
        <w:t xml:space="preserve"> and</w:t>
      </w:r>
    </w:p>
    <w:p w:rsidR="00F96C75" w:rsidRDefault="00F308BC" w:rsidP="001C70DB">
      <w:pPr>
        <w:rPr>
          <w:b/>
        </w:rPr>
      </w:pPr>
      <w:r>
        <w:rPr>
          <w:b/>
        </w:rPr>
        <w:t>Resource:</w:t>
      </w:r>
      <w:r>
        <w:rPr>
          <w:b/>
        </w:rPr>
        <w:tab/>
      </w:r>
      <w:r w:rsidR="000418F9">
        <w:rPr>
          <w:b/>
        </w:rPr>
        <w:tab/>
      </w:r>
      <w:r w:rsidR="00F96C75">
        <w:rPr>
          <w:b/>
        </w:rPr>
        <w:t>G. Brown</w:t>
      </w:r>
      <w:r w:rsidR="00F96C75">
        <w:rPr>
          <w:b/>
        </w:rPr>
        <w:tab/>
      </w:r>
      <w:r w:rsidR="00F96C75">
        <w:rPr>
          <w:b/>
        </w:rPr>
        <w:tab/>
        <w:t>Town Clerk</w:t>
      </w:r>
    </w:p>
    <w:p w:rsidR="00CE6545" w:rsidRDefault="00CE6545" w:rsidP="001C70DB">
      <w:pPr>
        <w:rPr>
          <w:b/>
        </w:rPr>
      </w:pPr>
      <w:r>
        <w:rPr>
          <w:b/>
        </w:rPr>
        <w:tab/>
      </w:r>
      <w:r>
        <w:rPr>
          <w:b/>
        </w:rPr>
        <w:tab/>
      </w:r>
      <w:r>
        <w:rPr>
          <w:b/>
        </w:rPr>
        <w:tab/>
        <w:t>D. Chafe</w:t>
      </w:r>
      <w:r>
        <w:rPr>
          <w:b/>
        </w:rPr>
        <w:tab/>
      </w:r>
      <w:r>
        <w:rPr>
          <w:b/>
        </w:rPr>
        <w:tab/>
        <w:t>CAO</w:t>
      </w:r>
    </w:p>
    <w:p w:rsidR="000418F9" w:rsidRDefault="00CE6545" w:rsidP="00F96C75">
      <w:pPr>
        <w:ind w:left="1440" w:firstLine="720"/>
        <w:rPr>
          <w:b/>
        </w:rPr>
      </w:pPr>
      <w:r>
        <w:rPr>
          <w:b/>
        </w:rPr>
        <w:t>G. Regular</w:t>
      </w:r>
      <w:r w:rsidR="000418F9">
        <w:rPr>
          <w:b/>
        </w:rPr>
        <w:tab/>
      </w:r>
      <w:r w:rsidR="000418F9">
        <w:rPr>
          <w:b/>
        </w:rPr>
        <w:tab/>
      </w:r>
      <w:r w:rsidR="00F96C75">
        <w:rPr>
          <w:b/>
        </w:rPr>
        <w:t>Director of Municipal Works &amp; Services</w:t>
      </w:r>
      <w:r w:rsidR="00016CAA">
        <w:rPr>
          <w:b/>
        </w:rPr>
        <w:t xml:space="preserve"> </w:t>
      </w:r>
      <w:r>
        <w:rPr>
          <w:b/>
        </w:rPr>
        <w:t>(A)</w:t>
      </w:r>
    </w:p>
    <w:p w:rsidR="00DF7C4F" w:rsidRDefault="00DF7C4F" w:rsidP="00DF7C4F">
      <w:pPr>
        <w:rPr>
          <w:b/>
        </w:rPr>
      </w:pPr>
      <w:r>
        <w:rPr>
          <w:b/>
        </w:rPr>
        <w:tab/>
      </w:r>
      <w:r>
        <w:rPr>
          <w:b/>
        </w:rPr>
        <w:tab/>
      </w:r>
      <w:r>
        <w:rPr>
          <w:b/>
        </w:rPr>
        <w:tab/>
        <w:t>S. Fisher</w:t>
      </w:r>
      <w:r>
        <w:rPr>
          <w:b/>
        </w:rPr>
        <w:tab/>
      </w:r>
      <w:r>
        <w:rPr>
          <w:b/>
        </w:rPr>
        <w:tab/>
      </w:r>
      <w:r w:rsidR="00F96C75">
        <w:rPr>
          <w:b/>
        </w:rPr>
        <w:t xml:space="preserve">Deputy Municipal Clerk </w:t>
      </w:r>
    </w:p>
    <w:p w:rsidR="00BA0CA1" w:rsidRDefault="00DF7C4F" w:rsidP="00F96C75">
      <w:pPr>
        <w:rPr>
          <w:b/>
        </w:rPr>
      </w:pPr>
      <w:r>
        <w:rPr>
          <w:b/>
        </w:rPr>
        <w:tab/>
      </w:r>
      <w:r>
        <w:rPr>
          <w:b/>
        </w:rPr>
        <w:tab/>
      </w:r>
      <w:r w:rsidR="00F96C75">
        <w:rPr>
          <w:b/>
        </w:rPr>
        <w:tab/>
      </w:r>
      <w:r w:rsidR="00CE6545">
        <w:rPr>
          <w:b/>
        </w:rPr>
        <w:t>B. Freeborn</w:t>
      </w:r>
      <w:r w:rsidR="00CE6545">
        <w:rPr>
          <w:b/>
        </w:rPr>
        <w:tab/>
      </w:r>
      <w:r w:rsidR="00CE6545">
        <w:rPr>
          <w:b/>
        </w:rPr>
        <w:tab/>
        <w:t>Director of Recreation &amp; Community Services (A)</w:t>
      </w:r>
    </w:p>
    <w:p w:rsidR="00016CAA" w:rsidRDefault="00016CAA" w:rsidP="00F96C75">
      <w:pPr>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 xml:space="preserve">The Meeting was called to order at </w:t>
      </w:r>
      <w:r w:rsidR="00AE1E4B">
        <w:t>4</w:t>
      </w:r>
      <w:r>
        <w:t>:</w:t>
      </w:r>
      <w:r w:rsidR="00D07D56">
        <w:t>3</w:t>
      </w:r>
      <w:r w:rsidR="00DF7078">
        <w:t>0</w:t>
      </w:r>
      <w:r>
        <w:t>pm.</w:t>
      </w:r>
    </w:p>
    <w:p w:rsidR="00273125" w:rsidRDefault="00A03584" w:rsidP="00EC184D">
      <w:pPr>
        <w:pStyle w:val="Heading1"/>
      </w:pPr>
      <w:r>
        <w:t>2.</w:t>
      </w:r>
      <w:r>
        <w:tab/>
        <w:t>VISITORS/PRESENTATIONS</w:t>
      </w:r>
    </w:p>
    <w:p w:rsidR="00F5743A" w:rsidRDefault="00CE6545" w:rsidP="001C70DB">
      <w:pPr>
        <w:pStyle w:val="Heading3"/>
      </w:pPr>
      <w:r>
        <w:t>Diabetes Awareness Month Proclamation</w:t>
      </w:r>
    </w:p>
    <w:p w:rsidR="001C70DB" w:rsidRDefault="001C70DB" w:rsidP="00F5743A"/>
    <w:p w:rsidR="001C70DB" w:rsidRPr="00096625" w:rsidRDefault="001C70DB" w:rsidP="00F5743A">
      <w:r w:rsidRPr="00096625">
        <w:t xml:space="preserve">The Mayor </w:t>
      </w:r>
      <w:r w:rsidR="00CE6545">
        <w:t>proclaimed November as Diabetes Awareness Month in the Town of Gander</w:t>
      </w:r>
      <w:r w:rsidRPr="00096625">
        <w:t>.</w:t>
      </w:r>
    </w:p>
    <w:p w:rsidR="00016CAA" w:rsidRDefault="00016CAA" w:rsidP="00DF7078"/>
    <w:p w:rsidR="00FC700D" w:rsidRDefault="004A725C" w:rsidP="00A3494F">
      <w:pPr>
        <w:pStyle w:val="Heading1"/>
        <w:spacing w:before="0"/>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0F5B73">
        <w:rPr>
          <w:b/>
          <w:sz w:val="26"/>
          <w:szCs w:val="26"/>
        </w:rPr>
        <w:t>14-</w:t>
      </w:r>
      <w:r w:rsidR="00CE6545">
        <w:rPr>
          <w:b/>
          <w:sz w:val="26"/>
          <w:szCs w:val="26"/>
        </w:rPr>
        <w:t>222</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proofErr w:type="spellStart"/>
      <w:r w:rsidR="001C70DB">
        <w:t>Councillor</w:t>
      </w:r>
      <w:proofErr w:type="spellEnd"/>
      <w:r w:rsidR="001C70DB">
        <w:t xml:space="preserve"> Parrott</w:t>
      </w:r>
      <w:r w:rsidR="00BA0CA1">
        <w:t xml:space="preserve"> </w:t>
      </w:r>
      <w:r>
        <w:t xml:space="preserve">and seconded by </w:t>
      </w:r>
      <w:proofErr w:type="spellStart"/>
      <w:r w:rsidR="00CE6545">
        <w:t>Councillor</w:t>
      </w:r>
      <w:proofErr w:type="spellEnd"/>
      <w:r w:rsidR="00CE6545">
        <w:t xml:space="preserve"> Dove </w:t>
      </w:r>
      <w:r>
        <w:t>that the Minutes from the Regular Mee</w:t>
      </w:r>
      <w:r w:rsidR="001C5C67">
        <w:t xml:space="preserve">ting of Council on </w:t>
      </w:r>
      <w:r w:rsidR="00CE6545">
        <w:t>October</w:t>
      </w:r>
      <w:r w:rsidR="00BA0CA1">
        <w:t xml:space="preserve"> </w:t>
      </w:r>
      <w:r w:rsidR="00CE6545">
        <w:t>15</w:t>
      </w:r>
      <w:r w:rsidR="00BA0CA1">
        <w:t>, 2014</w:t>
      </w:r>
      <w:r>
        <w:t xml:space="preserve"> be adopted as presented.</w:t>
      </w:r>
    </w:p>
    <w:p w:rsidR="00BA0CA1" w:rsidRDefault="00BA0CA1" w:rsidP="00F052A4"/>
    <w:p w:rsidR="00F052A4" w:rsidRDefault="006E16D9" w:rsidP="00F052A4">
      <w:pPr>
        <w:ind w:left="1440" w:firstLine="720"/>
      </w:pPr>
      <w:r>
        <w:t xml:space="preserve">In </w:t>
      </w:r>
      <w:proofErr w:type="spellStart"/>
      <w:r>
        <w:t>Favour</w:t>
      </w:r>
      <w:proofErr w:type="spellEnd"/>
      <w:r>
        <w:t>:</w:t>
      </w:r>
      <w:r>
        <w:tab/>
      </w:r>
      <w:r w:rsidR="00CE6545">
        <w:t>7</w:t>
      </w:r>
      <w:r w:rsidR="00A71028">
        <w:tab/>
      </w:r>
      <w:r w:rsidR="00F052A4">
        <w:t>Opposing:</w:t>
      </w:r>
      <w:r w:rsidR="00F052A4">
        <w:tab/>
        <w:t>0</w:t>
      </w:r>
    </w:p>
    <w:p w:rsidR="00CE6545" w:rsidRDefault="00CE6545" w:rsidP="00F052A4">
      <w:pPr>
        <w:ind w:left="1440" w:firstLine="720"/>
      </w:pPr>
    </w:p>
    <w:p w:rsidR="00570BBB" w:rsidRDefault="00F052A4" w:rsidP="00F052A4">
      <w:r w:rsidRPr="00F052A4">
        <w:rPr>
          <w:b/>
        </w:rPr>
        <w:t xml:space="preserve">Decision </w:t>
      </w:r>
      <w:r>
        <w:tab/>
      </w:r>
      <w:r>
        <w:tab/>
        <w:t>Motion carried.</w:t>
      </w:r>
    </w:p>
    <w:p w:rsidR="007E0D19" w:rsidRDefault="001C70DB" w:rsidP="00FC700D">
      <w:pPr>
        <w:pStyle w:val="Heading1"/>
      </w:pPr>
      <w:r>
        <w:lastRenderedPageBreak/>
        <w:t>4</w:t>
      </w:r>
      <w:r w:rsidR="00FC700D">
        <w:t>.</w:t>
      </w:r>
      <w:r w:rsidR="00FC700D">
        <w:tab/>
        <w:t>BUSINESS ARISING FROM PREVIOUS MINUTES</w:t>
      </w:r>
    </w:p>
    <w:p w:rsidR="001973FE" w:rsidRPr="007548BD" w:rsidRDefault="007548BD" w:rsidP="007548BD">
      <w:pPr>
        <w:ind w:firstLine="720"/>
      </w:pPr>
      <w:proofErr w:type="gramStart"/>
      <w:r w:rsidRPr="007548BD">
        <w:t>None</w:t>
      </w:r>
      <w:r w:rsidR="003C26F8">
        <w:t>.</w:t>
      </w:r>
      <w:proofErr w:type="gramEnd"/>
      <w:r w:rsidR="001973FE" w:rsidRPr="007548BD">
        <w:tab/>
      </w:r>
      <w:r w:rsidR="001973FE" w:rsidRPr="007548BD">
        <w:tab/>
      </w:r>
    </w:p>
    <w:p w:rsidR="009C3637" w:rsidRDefault="00074FA0" w:rsidP="007548BD">
      <w:pPr>
        <w:pStyle w:val="Heading1"/>
      </w:pPr>
      <w:r>
        <w:t>5.</w:t>
      </w:r>
      <w:r>
        <w:tab/>
      </w:r>
      <w:r w:rsidR="00BA0A0A">
        <w:t>REPORTS – STANDING COMMITTEES:</w:t>
      </w:r>
    </w:p>
    <w:p w:rsidR="00B1563D" w:rsidRDefault="009C3637" w:rsidP="00B1563D">
      <w:pPr>
        <w:pStyle w:val="Heading3"/>
      </w:pPr>
      <w:r>
        <w:t>A.</w:t>
      </w:r>
      <w:r>
        <w:tab/>
      </w:r>
      <w:r w:rsidR="00B1563D">
        <w:t>Public Safety</w:t>
      </w:r>
      <w:r w:rsidR="0010320B">
        <w:t xml:space="preserve"> Committee</w:t>
      </w:r>
      <w:r w:rsidR="00F87538">
        <w:t>:</w:t>
      </w:r>
    </w:p>
    <w:p w:rsidR="00B1563D" w:rsidRDefault="00B1563D" w:rsidP="00B1563D"/>
    <w:p w:rsidR="005D4457" w:rsidRDefault="005D4457" w:rsidP="005D4457">
      <w:r w:rsidRPr="00EC3088">
        <w:t xml:space="preserve">The </w:t>
      </w:r>
      <w:r>
        <w:t>Public Safety report wa</w:t>
      </w:r>
      <w:r w:rsidR="00ED3CC0">
        <w:t xml:space="preserve">s presented by </w:t>
      </w:r>
      <w:proofErr w:type="spellStart"/>
      <w:r w:rsidR="00ED3CC0">
        <w:t>Councillor</w:t>
      </w:r>
      <w:proofErr w:type="spellEnd"/>
      <w:r w:rsidR="00ED3CC0">
        <w:t xml:space="preserve"> Lorenzen</w:t>
      </w:r>
      <w:r>
        <w:t>.</w:t>
      </w:r>
    </w:p>
    <w:p w:rsidR="005D4457" w:rsidRDefault="005D4457" w:rsidP="005D4457"/>
    <w:p w:rsidR="005D4457" w:rsidRDefault="005D4457" w:rsidP="005D4457">
      <w:r>
        <w:t xml:space="preserve">The Public Safety Committee was held on </w:t>
      </w:r>
      <w:r w:rsidR="0010320B">
        <w:t xml:space="preserve">October </w:t>
      </w:r>
      <w:r w:rsidR="00CE6545">
        <w:t>27</w:t>
      </w:r>
      <w:r>
        <w:t>, 2014.  The meeting was chaired by</w:t>
      </w:r>
      <w:r w:rsidRPr="0017420B">
        <w:t xml:space="preserve"> </w:t>
      </w:r>
      <w:r w:rsidR="00CE6545">
        <w:t>W</w:t>
      </w:r>
      <w:r w:rsidR="0010320B">
        <w:t xml:space="preserve">. </w:t>
      </w:r>
      <w:r w:rsidR="00CE6545">
        <w:t>Lorenzen</w:t>
      </w:r>
      <w:r w:rsidR="00621034">
        <w:t>,</w:t>
      </w:r>
      <w:r>
        <w:t xml:space="preserve"> </w:t>
      </w:r>
      <w:proofErr w:type="spellStart"/>
      <w:r>
        <w:t>Councillor</w:t>
      </w:r>
      <w:proofErr w:type="spellEnd"/>
      <w:r>
        <w:t xml:space="preserve">.  Other members present included:  </w:t>
      </w:r>
      <w:r w:rsidR="00621034">
        <w:t xml:space="preserve">G. Parrott, </w:t>
      </w:r>
      <w:proofErr w:type="spellStart"/>
      <w:r w:rsidR="00621034">
        <w:t>Councill</w:t>
      </w:r>
      <w:r w:rsidR="0010320B">
        <w:t>or</w:t>
      </w:r>
      <w:proofErr w:type="spellEnd"/>
      <w:r w:rsidR="0010320B">
        <w:t xml:space="preserve">; </w:t>
      </w:r>
      <w:r w:rsidR="00CE6545">
        <w:t xml:space="preserve">B. Dove, </w:t>
      </w:r>
      <w:proofErr w:type="spellStart"/>
      <w:r w:rsidR="00CE6545">
        <w:t>Councillor</w:t>
      </w:r>
      <w:proofErr w:type="spellEnd"/>
      <w:r w:rsidR="00CE6545">
        <w:t xml:space="preserve">; </w:t>
      </w:r>
      <w:r w:rsidR="0010320B">
        <w:t xml:space="preserve">P. Fudge, Fire Chief; </w:t>
      </w:r>
      <w:r w:rsidR="00CE6545">
        <w:t xml:space="preserve">A. Quilty, Fire Inspector; </w:t>
      </w:r>
      <w:r w:rsidR="0010320B">
        <w:t>A. Roberts</w:t>
      </w:r>
      <w:r w:rsidR="00621034">
        <w:t>, Municipal Enforcement Officer; L. Small, Administrative Assistant.</w:t>
      </w:r>
    </w:p>
    <w:p w:rsidR="00475D79" w:rsidRDefault="00475D79" w:rsidP="005D4457"/>
    <w:p w:rsidR="005D4457" w:rsidRDefault="005D4457" w:rsidP="005D4457">
      <w:r>
        <w:t>The following items were discussed:</w:t>
      </w:r>
    </w:p>
    <w:p w:rsidR="00CE6545" w:rsidRDefault="00CE6545" w:rsidP="005D4457"/>
    <w:p w:rsidR="00057249" w:rsidRPr="00C24D4E" w:rsidRDefault="00057249" w:rsidP="00057249">
      <w:pPr>
        <w:rPr>
          <w:b/>
          <w:u w:val="single"/>
        </w:rPr>
      </w:pPr>
      <w:r w:rsidRPr="00C24D4E">
        <w:rPr>
          <w:b/>
          <w:u w:val="single"/>
        </w:rPr>
        <w:t>PUBLIC SAFETY</w:t>
      </w:r>
    </w:p>
    <w:p w:rsidR="00057249" w:rsidRDefault="00057249" w:rsidP="00057249">
      <w:pPr>
        <w:rPr>
          <w:b/>
        </w:rPr>
      </w:pPr>
    </w:p>
    <w:p w:rsidR="00057249" w:rsidRPr="00551D26" w:rsidRDefault="00057249" w:rsidP="00057249">
      <w:pPr>
        <w:rPr>
          <w:b/>
          <w:sz w:val="28"/>
          <w:szCs w:val="28"/>
        </w:rPr>
      </w:pPr>
      <w:r w:rsidRPr="00551D26">
        <w:rPr>
          <w:b/>
          <w:sz w:val="28"/>
          <w:szCs w:val="28"/>
        </w:rPr>
        <w:t>Previous Minutes</w:t>
      </w:r>
    </w:p>
    <w:p w:rsidR="00057249" w:rsidRDefault="00057249" w:rsidP="00057249"/>
    <w:p w:rsidR="00057249" w:rsidRDefault="00057249" w:rsidP="00057249">
      <w:r>
        <w:t>The previous minutes were reviewed and accepted as presented.</w:t>
      </w:r>
    </w:p>
    <w:p w:rsidR="00057249" w:rsidRDefault="00057249" w:rsidP="00057249"/>
    <w:p w:rsidR="00057249" w:rsidRDefault="00057249" w:rsidP="00057249">
      <w:pPr>
        <w:rPr>
          <w:b/>
          <w:sz w:val="28"/>
          <w:szCs w:val="28"/>
        </w:rPr>
      </w:pPr>
      <w:r w:rsidRPr="00B361F7">
        <w:rPr>
          <w:b/>
          <w:sz w:val="28"/>
          <w:szCs w:val="28"/>
        </w:rPr>
        <w:t>Trail</w:t>
      </w:r>
      <w:r>
        <w:rPr>
          <w:b/>
          <w:sz w:val="28"/>
          <w:szCs w:val="28"/>
        </w:rPr>
        <w:t xml:space="preserve"> Barriers/</w:t>
      </w:r>
      <w:r w:rsidRPr="00B361F7">
        <w:rPr>
          <w:b/>
          <w:sz w:val="28"/>
          <w:szCs w:val="28"/>
        </w:rPr>
        <w:t xml:space="preserve"> </w:t>
      </w:r>
      <w:r>
        <w:rPr>
          <w:b/>
          <w:sz w:val="28"/>
          <w:szCs w:val="28"/>
        </w:rPr>
        <w:t>Signage</w:t>
      </w:r>
    </w:p>
    <w:p w:rsidR="00057249" w:rsidRDefault="00057249" w:rsidP="00057249">
      <w:pPr>
        <w:rPr>
          <w:b/>
          <w:sz w:val="28"/>
          <w:szCs w:val="28"/>
        </w:rPr>
      </w:pPr>
      <w:r>
        <w:rPr>
          <w:b/>
          <w:sz w:val="28"/>
          <w:szCs w:val="28"/>
        </w:rPr>
        <w:t xml:space="preserve"> </w:t>
      </w:r>
    </w:p>
    <w:p w:rsidR="00057249" w:rsidRDefault="00057249" w:rsidP="00057249">
      <w:r w:rsidRPr="003A3857">
        <w:rPr>
          <w:b/>
        </w:rPr>
        <w:t xml:space="preserve">BARRIERS- </w:t>
      </w:r>
      <w:r w:rsidRPr="00BC6A62">
        <w:t xml:space="preserve">The Committee is quite concerned about </w:t>
      </w:r>
      <w:r>
        <w:t>tampering that has taken place on</w:t>
      </w:r>
      <w:r w:rsidRPr="00BC6A62">
        <w:t xml:space="preserve"> the trail barriers recently</w:t>
      </w:r>
      <w:r>
        <w:t xml:space="preserve"> installed at the Yeager Street trail area.  </w:t>
      </w:r>
      <w:r w:rsidRPr="00BC6A62">
        <w:t xml:space="preserve">A resident is taking it upon himself to </w:t>
      </w:r>
      <w:r>
        <w:t>make changes to these</w:t>
      </w:r>
      <w:r w:rsidRPr="00BC6A62">
        <w:t xml:space="preserve"> barriers on Town property</w:t>
      </w:r>
      <w:r>
        <w:t>. The Committee will be investigating as it is costing taxpayer’s money to have the work undone or replaced and is taking staff away from other work they need to be finishing before winter. More importantly, this could cause a safety hazard for users. The Committee has asked that an itemized cost of these alterations be prepared and review our legal position in this matter.</w:t>
      </w:r>
    </w:p>
    <w:p w:rsidR="00057249" w:rsidRDefault="00057249" w:rsidP="00057249"/>
    <w:p w:rsidR="00057249" w:rsidRDefault="00057249" w:rsidP="00057249">
      <w:r>
        <w:t xml:space="preserve">This issue needs to be addressed as a whole, which was pointed out at the last Privileged meeting of Council.  A Committee needs to be formed or all of council should meet as several other Departments such as Tourism, Parks and Recreation, and even Development are affected by the </w:t>
      </w:r>
      <w:proofErr w:type="spellStart"/>
      <w:r>
        <w:t>trailway</w:t>
      </w:r>
      <w:proofErr w:type="spellEnd"/>
      <w:r>
        <w:t xml:space="preserve"> system. The Municipal Enforcement Department and Public Safety can only deal with the items related to the safety issues and signage etc. on the trails, not the expansions, or physical upkeep etc. </w:t>
      </w:r>
    </w:p>
    <w:p w:rsidR="00057249" w:rsidRDefault="00057249" w:rsidP="00057249"/>
    <w:p w:rsidR="00057249" w:rsidRDefault="00057249" w:rsidP="00057249">
      <w:r>
        <w:t>There is currently a petition being circulated and the Committee agreed that public opinion is required for feedback.</w:t>
      </w:r>
    </w:p>
    <w:p w:rsidR="00057249" w:rsidRDefault="00057249" w:rsidP="00057249">
      <w:r>
        <w:lastRenderedPageBreak/>
        <w:t xml:space="preserve">A public forum asking residents for solutions, possibly in a round table </w:t>
      </w:r>
      <w:proofErr w:type="spellStart"/>
      <w:r>
        <w:t>type setting</w:t>
      </w:r>
      <w:proofErr w:type="spellEnd"/>
      <w:r>
        <w:t xml:space="preserve">, could include representatives from the Province, Chamber of Commerce, Destination Gander, The Snow Mobile Club,  etc.    </w:t>
      </w:r>
    </w:p>
    <w:p w:rsidR="00057249" w:rsidRDefault="00057249" w:rsidP="00057249"/>
    <w:p w:rsidR="00057249" w:rsidRDefault="00057249" w:rsidP="00057249">
      <w:pPr>
        <w:rPr>
          <w:rFonts w:ascii="Calibri" w:eastAsia="Calibri" w:hAnsi="Calibri" w:cs="Times New Roman"/>
        </w:rPr>
      </w:pPr>
      <w:r w:rsidRPr="00E34DD2">
        <w:rPr>
          <w:rFonts w:ascii="Calibri" w:eastAsia="Calibri" w:hAnsi="Calibri" w:cs="Times New Roman"/>
        </w:rPr>
        <w:t>As Council feels that there is more research required on this matter</w:t>
      </w:r>
      <w:r>
        <w:rPr>
          <w:rFonts w:ascii="Calibri" w:eastAsia="Calibri" w:hAnsi="Calibri" w:cs="Times New Roman"/>
        </w:rPr>
        <w:t>,</w:t>
      </w:r>
      <w:r w:rsidRPr="00E34DD2">
        <w:rPr>
          <w:rFonts w:ascii="Calibri" w:eastAsia="Calibri" w:hAnsi="Calibri" w:cs="Times New Roman"/>
        </w:rPr>
        <w:t xml:space="preserve"> it </w:t>
      </w:r>
      <w:r>
        <w:rPr>
          <w:rFonts w:ascii="Calibri" w:eastAsia="Calibri" w:hAnsi="Calibri" w:cs="Times New Roman"/>
        </w:rPr>
        <w:t>was</w:t>
      </w:r>
      <w:r w:rsidRPr="00E34DD2">
        <w:rPr>
          <w:rFonts w:ascii="Calibri" w:eastAsia="Calibri" w:hAnsi="Calibri" w:cs="Times New Roman"/>
        </w:rPr>
        <w:t xml:space="preserve"> felt that we should stay with the status quo until this is </w:t>
      </w:r>
      <w:r>
        <w:rPr>
          <w:rFonts w:ascii="Calibri" w:eastAsia="Calibri" w:hAnsi="Calibri" w:cs="Times New Roman"/>
        </w:rPr>
        <w:t>complete</w:t>
      </w:r>
      <w:r w:rsidRPr="00E34DD2">
        <w:rPr>
          <w:rFonts w:ascii="Calibri" w:eastAsia="Calibri" w:hAnsi="Calibri" w:cs="Times New Roman"/>
        </w:rPr>
        <w:t xml:space="preserve">. </w:t>
      </w:r>
      <w:r>
        <w:rPr>
          <w:rFonts w:ascii="Calibri" w:eastAsia="Calibri" w:hAnsi="Calibri" w:cs="Times New Roman"/>
        </w:rPr>
        <w:t xml:space="preserve"> </w:t>
      </w:r>
      <w:r w:rsidRPr="00E34DD2">
        <w:rPr>
          <w:rFonts w:ascii="Calibri" w:eastAsia="Calibri" w:hAnsi="Calibri" w:cs="Times New Roman"/>
        </w:rPr>
        <w:t>Because of this</w:t>
      </w:r>
      <w:r>
        <w:rPr>
          <w:rFonts w:ascii="Calibri" w:eastAsia="Calibri" w:hAnsi="Calibri" w:cs="Times New Roman"/>
        </w:rPr>
        <w:t>,</w:t>
      </w:r>
      <w:r w:rsidRPr="00E34DD2">
        <w:rPr>
          <w:rFonts w:ascii="Calibri" w:eastAsia="Calibri" w:hAnsi="Calibri" w:cs="Times New Roman"/>
        </w:rPr>
        <w:t xml:space="preserve"> it </w:t>
      </w:r>
      <w:r>
        <w:rPr>
          <w:rFonts w:ascii="Calibri" w:eastAsia="Calibri" w:hAnsi="Calibri" w:cs="Times New Roman"/>
        </w:rPr>
        <w:t>was agreed</w:t>
      </w:r>
      <w:r w:rsidRPr="00E34DD2">
        <w:rPr>
          <w:rFonts w:ascii="Calibri" w:eastAsia="Calibri" w:hAnsi="Calibri" w:cs="Times New Roman"/>
        </w:rPr>
        <w:t xml:space="preserve"> that the barriers recently erected on several trails should be removed.</w:t>
      </w:r>
    </w:p>
    <w:p w:rsidR="00057249" w:rsidRDefault="00057249" w:rsidP="00057249">
      <w:pPr>
        <w:rPr>
          <w:rFonts w:ascii="Calibri" w:eastAsia="Calibri" w:hAnsi="Calibri" w:cs="Times New Roman"/>
        </w:rPr>
      </w:pPr>
    </w:p>
    <w:p w:rsidR="00057249" w:rsidRPr="00057249" w:rsidRDefault="00057249" w:rsidP="00057249">
      <w:pPr>
        <w:rPr>
          <w:rFonts w:ascii="Calibri" w:eastAsia="Calibri" w:hAnsi="Calibri" w:cs="Times New Roman"/>
          <w:b/>
          <w:sz w:val="26"/>
          <w:szCs w:val="26"/>
        </w:rPr>
      </w:pPr>
      <w:r w:rsidRPr="00057249">
        <w:rPr>
          <w:rFonts w:ascii="Calibri" w:eastAsia="Calibri" w:hAnsi="Calibri" w:cs="Times New Roman"/>
          <w:b/>
          <w:sz w:val="26"/>
          <w:szCs w:val="26"/>
        </w:rPr>
        <w:t>Motion #14-223</w:t>
      </w:r>
    </w:p>
    <w:p w:rsidR="00057249" w:rsidRPr="00057249" w:rsidRDefault="00057249" w:rsidP="00057249">
      <w:pPr>
        <w:rPr>
          <w:rFonts w:ascii="Calibri" w:eastAsia="Calibri" w:hAnsi="Calibri" w:cs="Times New Roman"/>
          <w:b/>
          <w:sz w:val="26"/>
          <w:szCs w:val="26"/>
        </w:rPr>
      </w:pPr>
      <w:r w:rsidRPr="00057249">
        <w:rPr>
          <w:rFonts w:ascii="Calibri" w:eastAsia="Calibri" w:hAnsi="Calibri" w:cs="Times New Roman"/>
          <w:b/>
          <w:sz w:val="26"/>
          <w:szCs w:val="26"/>
        </w:rPr>
        <w:t>Trail Barriers</w:t>
      </w:r>
    </w:p>
    <w:p w:rsidR="00057249" w:rsidRPr="00E34DD2" w:rsidRDefault="00057249" w:rsidP="00057249">
      <w:pPr>
        <w:rPr>
          <w:rFonts w:ascii="Calibri" w:eastAsia="Calibri" w:hAnsi="Calibri" w:cs="Times New Roman"/>
        </w:rPr>
      </w:pPr>
    </w:p>
    <w:p w:rsidR="00057249" w:rsidRDefault="00286DE8" w:rsidP="00057249">
      <w:pPr>
        <w:rPr>
          <w:rFonts w:ascii="Calibri" w:eastAsia="Calibri" w:hAnsi="Calibri" w:cs="Times New Roman"/>
        </w:rPr>
      </w:pPr>
      <w:r>
        <w:rPr>
          <w:rFonts w:ascii="Calibri" w:eastAsia="Calibri" w:hAnsi="Calibri" w:cs="Times New Roman"/>
        </w:rPr>
        <w:t xml:space="preserve">Moved by </w:t>
      </w:r>
      <w:proofErr w:type="spellStart"/>
      <w:r>
        <w:rPr>
          <w:rFonts w:ascii="Calibri" w:eastAsia="Calibri" w:hAnsi="Calibri" w:cs="Times New Roman"/>
        </w:rPr>
        <w:t>Councillor</w:t>
      </w:r>
      <w:proofErr w:type="spellEnd"/>
      <w:r>
        <w:rPr>
          <w:rFonts w:ascii="Calibri" w:eastAsia="Calibri" w:hAnsi="Calibri" w:cs="Times New Roman"/>
        </w:rPr>
        <w:t xml:space="preserve"> Lorenzen and seconded by </w:t>
      </w:r>
      <w:proofErr w:type="spellStart"/>
      <w:r>
        <w:rPr>
          <w:rFonts w:ascii="Calibri" w:eastAsia="Calibri" w:hAnsi="Calibri" w:cs="Times New Roman"/>
        </w:rPr>
        <w:t>Councillor</w:t>
      </w:r>
      <w:proofErr w:type="spellEnd"/>
      <w:r>
        <w:rPr>
          <w:rFonts w:ascii="Calibri" w:eastAsia="Calibri" w:hAnsi="Calibri" w:cs="Times New Roman"/>
        </w:rPr>
        <w:t xml:space="preserve"> Anstey</w:t>
      </w:r>
      <w:r w:rsidR="00057249" w:rsidRPr="00E34DD2">
        <w:rPr>
          <w:rFonts w:ascii="Calibri" w:eastAsia="Calibri" w:hAnsi="Calibri" w:cs="Times New Roman"/>
        </w:rPr>
        <w:t xml:space="preserve"> that the barriers erected </w:t>
      </w:r>
      <w:r w:rsidR="00057249">
        <w:rPr>
          <w:rFonts w:ascii="Calibri" w:eastAsia="Calibri" w:hAnsi="Calibri" w:cs="Times New Roman"/>
        </w:rPr>
        <w:t xml:space="preserve">this fall </w:t>
      </w:r>
      <w:r w:rsidR="00057249" w:rsidRPr="00E34DD2">
        <w:rPr>
          <w:rFonts w:ascii="Calibri" w:eastAsia="Calibri" w:hAnsi="Calibri" w:cs="Times New Roman"/>
        </w:rPr>
        <w:t xml:space="preserve">on Town trails be removed.    </w:t>
      </w:r>
    </w:p>
    <w:p w:rsidR="00286DE8" w:rsidRDefault="00286DE8" w:rsidP="00057249">
      <w:pPr>
        <w:rPr>
          <w:rFonts w:ascii="Calibri" w:eastAsia="Calibri" w:hAnsi="Calibri" w:cs="Times New Roman"/>
        </w:rPr>
      </w:pPr>
    </w:p>
    <w:p w:rsidR="00286DE8" w:rsidRDefault="00286DE8" w:rsidP="00057249">
      <w:pPr>
        <w:rPr>
          <w:rFonts w:ascii="Calibri" w:eastAsia="Calibri" w:hAnsi="Calibri" w:cs="Times New Roman"/>
        </w:rPr>
      </w:pPr>
      <w:r>
        <w:rPr>
          <w:rFonts w:ascii="Calibri" w:eastAsia="Calibri" w:hAnsi="Calibri" w:cs="Times New Roman"/>
        </w:rPr>
        <w:tab/>
      </w:r>
      <w:r>
        <w:rPr>
          <w:rFonts w:ascii="Calibri" w:eastAsia="Calibri" w:hAnsi="Calibri" w:cs="Times New Roman"/>
        </w:rPr>
        <w:tab/>
        <w:t xml:space="preserve">In </w:t>
      </w:r>
      <w:proofErr w:type="spellStart"/>
      <w:r>
        <w:rPr>
          <w:rFonts w:ascii="Calibri" w:eastAsia="Calibri" w:hAnsi="Calibri" w:cs="Times New Roman"/>
        </w:rPr>
        <w:t>Favour</w:t>
      </w:r>
      <w:proofErr w:type="spellEnd"/>
      <w:r>
        <w:rPr>
          <w:rFonts w:ascii="Calibri" w:eastAsia="Calibri" w:hAnsi="Calibri" w:cs="Times New Roman"/>
        </w:rPr>
        <w:t>:</w:t>
      </w:r>
      <w:r>
        <w:rPr>
          <w:rFonts w:ascii="Calibri" w:eastAsia="Calibri" w:hAnsi="Calibri" w:cs="Times New Roman"/>
        </w:rPr>
        <w:tab/>
        <w:t>6</w:t>
      </w:r>
      <w:r>
        <w:rPr>
          <w:rFonts w:ascii="Calibri" w:eastAsia="Calibri" w:hAnsi="Calibri" w:cs="Times New Roman"/>
        </w:rPr>
        <w:tab/>
        <w:t>Opposing:</w:t>
      </w:r>
      <w:r>
        <w:rPr>
          <w:rFonts w:ascii="Calibri" w:eastAsia="Calibri" w:hAnsi="Calibri" w:cs="Times New Roman"/>
        </w:rPr>
        <w:tab/>
        <w:t xml:space="preserve">1 – </w:t>
      </w:r>
      <w:proofErr w:type="spellStart"/>
      <w:r>
        <w:rPr>
          <w:rFonts w:ascii="Calibri" w:eastAsia="Calibri" w:hAnsi="Calibri" w:cs="Times New Roman"/>
        </w:rPr>
        <w:t>Councillor</w:t>
      </w:r>
      <w:proofErr w:type="spellEnd"/>
      <w:r>
        <w:rPr>
          <w:rFonts w:ascii="Calibri" w:eastAsia="Calibri" w:hAnsi="Calibri" w:cs="Times New Roman"/>
        </w:rPr>
        <w:t xml:space="preserve"> </w:t>
      </w:r>
      <w:proofErr w:type="spellStart"/>
      <w:r>
        <w:rPr>
          <w:rFonts w:ascii="Calibri" w:eastAsia="Calibri" w:hAnsi="Calibri" w:cs="Times New Roman"/>
        </w:rPr>
        <w:t>McBreairty</w:t>
      </w:r>
      <w:proofErr w:type="spellEnd"/>
    </w:p>
    <w:p w:rsidR="00286DE8" w:rsidRDefault="00286DE8" w:rsidP="00057249">
      <w:pPr>
        <w:rPr>
          <w:rFonts w:ascii="Calibri" w:eastAsia="Calibri" w:hAnsi="Calibri" w:cs="Times New Roman"/>
        </w:rPr>
      </w:pPr>
    </w:p>
    <w:p w:rsidR="00286DE8" w:rsidRPr="00E34DD2" w:rsidRDefault="00286DE8" w:rsidP="00057249">
      <w:pPr>
        <w:rPr>
          <w:rFonts w:ascii="Calibri" w:eastAsia="Calibri" w:hAnsi="Calibri" w:cs="Times New Roman"/>
        </w:rPr>
      </w:pPr>
      <w:r w:rsidRPr="00286DE8">
        <w:rPr>
          <w:rFonts w:ascii="Calibri" w:eastAsia="Calibri" w:hAnsi="Calibri" w:cs="Times New Roman"/>
          <w:b/>
        </w:rPr>
        <w:t>Decision:</w:t>
      </w:r>
      <w:r>
        <w:rPr>
          <w:rFonts w:ascii="Calibri" w:eastAsia="Calibri" w:hAnsi="Calibri" w:cs="Times New Roman"/>
        </w:rPr>
        <w:tab/>
        <w:t>Motion carried.</w:t>
      </w:r>
    </w:p>
    <w:p w:rsidR="00057249" w:rsidRDefault="00057249" w:rsidP="00057249"/>
    <w:p w:rsidR="00057249" w:rsidRPr="003A3857" w:rsidRDefault="00057249" w:rsidP="00057249">
      <w:r>
        <w:rPr>
          <w:b/>
          <w:bCs/>
          <w:iCs/>
          <w:sz w:val="28"/>
          <w:szCs w:val="28"/>
        </w:rPr>
        <w:t>Correspondence</w:t>
      </w:r>
    </w:p>
    <w:p w:rsidR="00057249" w:rsidRPr="00970F2A" w:rsidRDefault="00057249" w:rsidP="00057249">
      <w:pPr>
        <w:rPr>
          <w:bCs/>
          <w:i/>
          <w:iCs/>
          <w:sz w:val="28"/>
          <w:szCs w:val="28"/>
        </w:rPr>
      </w:pPr>
    </w:p>
    <w:p w:rsidR="00057249" w:rsidRDefault="00057249" w:rsidP="00057249">
      <w:pPr>
        <w:rPr>
          <w:bCs/>
          <w:iCs/>
        </w:rPr>
      </w:pPr>
      <w:r w:rsidRPr="00970F2A">
        <w:rPr>
          <w:bCs/>
          <w:iCs/>
        </w:rPr>
        <w:t xml:space="preserve">The Committee reviewed a letter from the Provincial Department of Justice regarding the Town’s request to </w:t>
      </w:r>
      <w:r>
        <w:rPr>
          <w:bCs/>
          <w:iCs/>
        </w:rPr>
        <w:t xml:space="preserve">avail of their “Use of Force” training </w:t>
      </w:r>
      <w:r w:rsidRPr="00970F2A">
        <w:rPr>
          <w:bCs/>
          <w:iCs/>
        </w:rPr>
        <w:t>with Fish &amp; W</w:t>
      </w:r>
      <w:r>
        <w:rPr>
          <w:bCs/>
          <w:iCs/>
        </w:rPr>
        <w:t xml:space="preserve">ildlife Enforcement Officers.  </w:t>
      </w:r>
      <w:r w:rsidRPr="00970F2A">
        <w:rPr>
          <w:bCs/>
          <w:iCs/>
        </w:rPr>
        <w:t>The Justice Department has turned down the request and Committ</w:t>
      </w:r>
      <w:r>
        <w:rPr>
          <w:bCs/>
          <w:iCs/>
        </w:rPr>
        <w:t xml:space="preserve">ee would like this </w:t>
      </w:r>
      <w:r w:rsidRPr="00CC67E6">
        <w:rPr>
          <w:bCs/>
          <w:iCs/>
        </w:rPr>
        <w:t xml:space="preserve">explored </w:t>
      </w:r>
      <w:r>
        <w:rPr>
          <w:bCs/>
          <w:iCs/>
        </w:rPr>
        <w:t>further and the Fire Chief will follow up with the CAO on further action to be taken.</w:t>
      </w:r>
    </w:p>
    <w:p w:rsidR="00057249" w:rsidRDefault="00057249" w:rsidP="00057249">
      <w:pPr>
        <w:rPr>
          <w:bCs/>
          <w:iCs/>
        </w:rPr>
      </w:pPr>
    </w:p>
    <w:p w:rsidR="00057249" w:rsidRPr="0048029E" w:rsidRDefault="00057249" w:rsidP="00057249">
      <w:pPr>
        <w:rPr>
          <w:b/>
          <w:bCs/>
          <w:iCs/>
          <w:sz w:val="28"/>
        </w:rPr>
      </w:pPr>
      <w:r w:rsidRPr="0048029E">
        <w:rPr>
          <w:b/>
          <w:bCs/>
          <w:iCs/>
          <w:sz w:val="28"/>
        </w:rPr>
        <w:t>TCH/Magee Intersection</w:t>
      </w:r>
    </w:p>
    <w:p w:rsidR="00057249" w:rsidRDefault="00057249" w:rsidP="00057249">
      <w:pPr>
        <w:rPr>
          <w:bCs/>
          <w:iCs/>
        </w:rPr>
      </w:pPr>
    </w:p>
    <w:p w:rsidR="00057249" w:rsidRDefault="00057249" w:rsidP="00057249">
      <w:pPr>
        <w:rPr>
          <w:bCs/>
          <w:iCs/>
        </w:rPr>
      </w:pPr>
      <w:r>
        <w:rPr>
          <w:bCs/>
          <w:iCs/>
        </w:rPr>
        <w:t xml:space="preserve">The Committee reviewed several emails and letters from residents expressing their concerns about the TCH and Magee Road intersection. There have been numerous close calls, several accidents, and deaths attributed to the dangers of this area of the TCH.  They feel that this area should be reviewed and re-designed to ensure </w:t>
      </w:r>
      <w:proofErr w:type="spellStart"/>
      <w:r>
        <w:rPr>
          <w:bCs/>
          <w:iCs/>
        </w:rPr>
        <w:t>safer</w:t>
      </w:r>
      <w:proofErr w:type="spellEnd"/>
      <w:r>
        <w:rPr>
          <w:bCs/>
          <w:iCs/>
        </w:rPr>
        <w:t xml:space="preserve"> passage of vehicles. </w:t>
      </w:r>
    </w:p>
    <w:p w:rsidR="00057249" w:rsidRDefault="00057249" w:rsidP="00057249">
      <w:pPr>
        <w:rPr>
          <w:bCs/>
          <w:iCs/>
        </w:rPr>
      </w:pPr>
    </w:p>
    <w:p w:rsidR="00A35E94" w:rsidRDefault="00057249" w:rsidP="00057249">
      <w:pPr>
        <w:rPr>
          <w:bCs/>
          <w:iCs/>
        </w:rPr>
      </w:pPr>
      <w:r>
        <w:rPr>
          <w:bCs/>
          <w:iCs/>
        </w:rPr>
        <w:t>The Committee wishes to advise the public that the Trans Canada Highway is under the jurisdiction of the Department of Transportation however, a letter will be drafted and sent to  Minister David Brazil’s office expressing our concerns with regards to this intersection.</w:t>
      </w:r>
    </w:p>
    <w:p w:rsidR="00A35E94" w:rsidRDefault="00A35E94" w:rsidP="00057249">
      <w:pPr>
        <w:rPr>
          <w:bCs/>
          <w:iCs/>
        </w:rPr>
      </w:pPr>
    </w:p>
    <w:p w:rsidR="00A35E94" w:rsidRPr="006535BA" w:rsidRDefault="00A35E94" w:rsidP="00057249">
      <w:pPr>
        <w:rPr>
          <w:bCs/>
          <w:iCs/>
        </w:rPr>
      </w:pPr>
      <w:r w:rsidRPr="006535BA">
        <w:rPr>
          <w:bCs/>
          <w:iCs/>
        </w:rPr>
        <w:t>Council would like to invite Government officials to the next Public Safety Meeting.</w:t>
      </w:r>
    </w:p>
    <w:p w:rsidR="00057249" w:rsidRDefault="00057249" w:rsidP="00057249">
      <w:pPr>
        <w:rPr>
          <w:bCs/>
          <w:iCs/>
        </w:rPr>
      </w:pPr>
    </w:p>
    <w:p w:rsidR="00057249" w:rsidRPr="0048029E" w:rsidRDefault="00057249" w:rsidP="00057249">
      <w:pPr>
        <w:rPr>
          <w:b/>
          <w:bCs/>
          <w:iCs/>
          <w:sz w:val="28"/>
          <w:szCs w:val="28"/>
        </w:rPr>
      </w:pPr>
      <w:r w:rsidRPr="0048029E">
        <w:rPr>
          <w:b/>
          <w:bCs/>
          <w:iCs/>
          <w:sz w:val="28"/>
          <w:szCs w:val="28"/>
        </w:rPr>
        <w:t>11 Cheshire Crescent</w:t>
      </w:r>
    </w:p>
    <w:p w:rsidR="00057249" w:rsidRDefault="00057249" w:rsidP="00057249">
      <w:pPr>
        <w:rPr>
          <w:bCs/>
          <w:iCs/>
          <w:sz w:val="28"/>
          <w:szCs w:val="28"/>
        </w:rPr>
      </w:pPr>
    </w:p>
    <w:p w:rsidR="00057249" w:rsidRDefault="00057249" w:rsidP="00057249">
      <w:pPr>
        <w:rPr>
          <w:bCs/>
          <w:iCs/>
        </w:rPr>
      </w:pPr>
      <w:r w:rsidRPr="00C142EC">
        <w:rPr>
          <w:bCs/>
          <w:iCs/>
        </w:rPr>
        <w:t>The Committee reviewed a request from the owner of 11 Cheshire Crescent</w:t>
      </w:r>
      <w:r>
        <w:rPr>
          <w:bCs/>
          <w:iCs/>
        </w:rPr>
        <w:t xml:space="preserve">. </w:t>
      </w:r>
    </w:p>
    <w:p w:rsidR="00CB38EC" w:rsidRDefault="00CB38EC" w:rsidP="00057249">
      <w:pPr>
        <w:rPr>
          <w:bCs/>
          <w:iCs/>
        </w:rPr>
      </w:pPr>
    </w:p>
    <w:p w:rsidR="00CB38EC" w:rsidRDefault="00CB38EC" w:rsidP="00057249">
      <w:pPr>
        <w:rPr>
          <w:bCs/>
          <w:iCs/>
        </w:rPr>
      </w:pPr>
    </w:p>
    <w:p w:rsidR="00057249" w:rsidRPr="00C142EC" w:rsidRDefault="00057249" w:rsidP="00057249">
      <w:pPr>
        <w:rPr>
          <w:bCs/>
          <w:iCs/>
        </w:rPr>
      </w:pPr>
      <w:r w:rsidRPr="00C142EC">
        <w:rPr>
          <w:bCs/>
          <w:iCs/>
        </w:rPr>
        <w:lastRenderedPageBreak/>
        <w:t xml:space="preserve">The resident </w:t>
      </w:r>
      <w:r>
        <w:rPr>
          <w:bCs/>
          <w:iCs/>
        </w:rPr>
        <w:t>explained that he has had trouble with vandalism a</w:t>
      </w:r>
      <w:r w:rsidRPr="00C142EC">
        <w:rPr>
          <w:bCs/>
          <w:iCs/>
        </w:rPr>
        <w:t>nd</w:t>
      </w:r>
      <w:r>
        <w:rPr>
          <w:bCs/>
          <w:iCs/>
        </w:rPr>
        <w:t xml:space="preserve"> he would like the Town of Gander to look into possible lighting solutions for the area at the rear of his home.</w:t>
      </w:r>
      <w:r w:rsidRPr="00C142EC">
        <w:rPr>
          <w:bCs/>
          <w:iCs/>
        </w:rPr>
        <w:t xml:space="preserve"> </w:t>
      </w:r>
      <w:r>
        <w:rPr>
          <w:bCs/>
          <w:iCs/>
        </w:rPr>
        <w:t xml:space="preserve"> While the Committee understands his concerns, </w:t>
      </w:r>
      <w:proofErr w:type="gramStart"/>
      <w:r>
        <w:rPr>
          <w:bCs/>
          <w:iCs/>
        </w:rPr>
        <w:t>green belts are not required to have lighting installed and feels</w:t>
      </w:r>
      <w:proofErr w:type="gramEnd"/>
      <w:r>
        <w:rPr>
          <w:bCs/>
          <w:iCs/>
        </w:rPr>
        <w:t xml:space="preserve"> it’s the homeowners responsibility to illuminate their own properties.</w:t>
      </w:r>
    </w:p>
    <w:p w:rsidR="00057249" w:rsidRDefault="00057249" w:rsidP="00057249">
      <w:pPr>
        <w:rPr>
          <w:bCs/>
          <w:iCs/>
        </w:rPr>
      </w:pPr>
    </w:p>
    <w:p w:rsidR="00057249" w:rsidRDefault="00057249" w:rsidP="00057249">
      <w:pPr>
        <w:rPr>
          <w:b/>
          <w:bCs/>
          <w:iCs/>
          <w:sz w:val="28"/>
          <w:szCs w:val="28"/>
        </w:rPr>
      </w:pPr>
      <w:r w:rsidRPr="00F86E8B">
        <w:rPr>
          <w:b/>
          <w:bCs/>
          <w:iCs/>
          <w:sz w:val="28"/>
          <w:szCs w:val="28"/>
        </w:rPr>
        <w:t>F</w:t>
      </w:r>
      <w:r>
        <w:rPr>
          <w:b/>
          <w:bCs/>
          <w:iCs/>
          <w:sz w:val="28"/>
          <w:szCs w:val="28"/>
        </w:rPr>
        <w:t>raser/Elizabeth Crosswalk Light</w:t>
      </w:r>
    </w:p>
    <w:p w:rsidR="00057249" w:rsidRDefault="00057249" w:rsidP="00057249">
      <w:pPr>
        <w:rPr>
          <w:b/>
          <w:bCs/>
          <w:iCs/>
          <w:sz w:val="28"/>
          <w:szCs w:val="28"/>
        </w:rPr>
      </w:pPr>
    </w:p>
    <w:p w:rsidR="00057249" w:rsidRDefault="00057249" w:rsidP="00057249">
      <w:pPr>
        <w:rPr>
          <w:bCs/>
          <w:iCs/>
        </w:rPr>
      </w:pPr>
      <w:r>
        <w:rPr>
          <w:bCs/>
          <w:iCs/>
        </w:rPr>
        <w:t>It was brought to the Fire Chief’s attention that the flashing yellow light over the crosswalk on Elizabeth Drive at the bottom of Fraser Road is no longer required at that location and may be put to better use elsewhere in town.</w:t>
      </w:r>
    </w:p>
    <w:p w:rsidR="00CB38EC" w:rsidRDefault="00CB38EC" w:rsidP="00057249">
      <w:pPr>
        <w:rPr>
          <w:bCs/>
          <w:iCs/>
        </w:rPr>
      </w:pPr>
    </w:p>
    <w:p w:rsidR="00057249" w:rsidRDefault="00057249" w:rsidP="00057249">
      <w:pPr>
        <w:rPr>
          <w:bCs/>
          <w:iCs/>
        </w:rPr>
      </w:pPr>
      <w:r>
        <w:rPr>
          <w:bCs/>
          <w:iCs/>
        </w:rPr>
        <w:t xml:space="preserve">The Committee agreed and would like to see this light moved to the area on Elizabeth Drive where the splash pad and other recreation facilities are located. </w:t>
      </w:r>
    </w:p>
    <w:p w:rsidR="00057249" w:rsidRDefault="00057249" w:rsidP="00057249">
      <w:pPr>
        <w:rPr>
          <w:bCs/>
          <w:iCs/>
        </w:rPr>
      </w:pPr>
    </w:p>
    <w:p w:rsidR="00057249" w:rsidRDefault="00057249" w:rsidP="00057249">
      <w:pPr>
        <w:rPr>
          <w:bCs/>
          <w:iCs/>
        </w:rPr>
      </w:pPr>
      <w:r>
        <w:rPr>
          <w:bCs/>
          <w:iCs/>
        </w:rPr>
        <w:t>The Municipal Works Department will be forwarded this request for follow up.</w:t>
      </w:r>
    </w:p>
    <w:p w:rsidR="00057249" w:rsidRDefault="00057249" w:rsidP="00057249">
      <w:pPr>
        <w:rPr>
          <w:bCs/>
          <w:iCs/>
        </w:rPr>
      </w:pPr>
    </w:p>
    <w:p w:rsidR="00057249" w:rsidRPr="0048029E" w:rsidRDefault="00057249" w:rsidP="00057249">
      <w:pPr>
        <w:rPr>
          <w:b/>
          <w:bCs/>
          <w:iCs/>
          <w:sz w:val="28"/>
          <w:szCs w:val="28"/>
        </w:rPr>
      </w:pPr>
      <w:r w:rsidRPr="0048029E">
        <w:rPr>
          <w:b/>
          <w:bCs/>
          <w:iCs/>
          <w:sz w:val="28"/>
          <w:szCs w:val="28"/>
        </w:rPr>
        <w:t>Fire Fighter Recruitment- Update</w:t>
      </w:r>
    </w:p>
    <w:p w:rsidR="00057249" w:rsidRDefault="00057249" w:rsidP="00057249">
      <w:pPr>
        <w:rPr>
          <w:bCs/>
          <w:iCs/>
        </w:rPr>
      </w:pPr>
    </w:p>
    <w:p w:rsidR="00057249" w:rsidRDefault="00057249" w:rsidP="00057249">
      <w:pPr>
        <w:rPr>
          <w:bCs/>
          <w:iCs/>
        </w:rPr>
      </w:pPr>
      <w:r>
        <w:rPr>
          <w:bCs/>
          <w:iCs/>
        </w:rPr>
        <w:t xml:space="preserve">The Chair asked about the recent recruitment night held at the Fire Hall and was informed that while the intake of recruits is normally 8-10, there were only 3 people in attendance this year.  It was noted that volunteerism appears to be down in many sectors of the community.  </w:t>
      </w:r>
    </w:p>
    <w:p w:rsidR="00057249" w:rsidRDefault="00057249" w:rsidP="00057249">
      <w:pPr>
        <w:rPr>
          <w:bCs/>
          <w:iCs/>
        </w:rPr>
      </w:pPr>
    </w:p>
    <w:p w:rsidR="00057249" w:rsidRPr="0048029E" w:rsidRDefault="00057249" w:rsidP="00057249">
      <w:pPr>
        <w:rPr>
          <w:b/>
          <w:bCs/>
          <w:iCs/>
          <w:sz w:val="28"/>
          <w:szCs w:val="28"/>
        </w:rPr>
      </w:pPr>
      <w:r w:rsidRPr="0048029E">
        <w:rPr>
          <w:b/>
          <w:bCs/>
          <w:iCs/>
          <w:sz w:val="28"/>
          <w:szCs w:val="28"/>
        </w:rPr>
        <w:t>Live Fire Burn</w:t>
      </w:r>
    </w:p>
    <w:p w:rsidR="00057249" w:rsidRDefault="00057249" w:rsidP="00057249">
      <w:pPr>
        <w:rPr>
          <w:bCs/>
          <w:iCs/>
        </w:rPr>
      </w:pPr>
    </w:p>
    <w:p w:rsidR="00057249" w:rsidRDefault="00057249" w:rsidP="00057249">
      <w:pPr>
        <w:rPr>
          <w:bCs/>
          <w:iCs/>
        </w:rPr>
      </w:pPr>
      <w:r>
        <w:rPr>
          <w:bCs/>
          <w:iCs/>
        </w:rPr>
        <w:t>The Committee would like to advise the public that Gander Fire Rescue will be conducting a Live Fire Burn Exercise at their training ground on Saturday Nov. 15</w:t>
      </w:r>
      <w:r w:rsidRPr="00EE20D9">
        <w:rPr>
          <w:bCs/>
          <w:iCs/>
          <w:vertAlign w:val="superscript"/>
        </w:rPr>
        <w:t>th</w:t>
      </w:r>
      <w:r>
        <w:rPr>
          <w:bCs/>
          <w:iCs/>
        </w:rPr>
        <w:t xml:space="preserve"> starting at 9:00 am. </w:t>
      </w:r>
    </w:p>
    <w:p w:rsidR="00057249" w:rsidRDefault="00057249" w:rsidP="00057249">
      <w:pPr>
        <w:rPr>
          <w:bCs/>
          <w:iCs/>
        </w:rPr>
      </w:pPr>
    </w:p>
    <w:p w:rsidR="00057249" w:rsidRDefault="00057249" w:rsidP="00057249">
      <w:pPr>
        <w:rPr>
          <w:bCs/>
          <w:iCs/>
        </w:rPr>
      </w:pPr>
      <w:r>
        <w:rPr>
          <w:bCs/>
          <w:iCs/>
        </w:rPr>
        <w:t>The general public is invited to attend, from 10:00 am to 12:00 pm, to view the Fire Department putting their firefighting skills to practical use. The training exercise will end with the burning of a complete structure.</w:t>
      </w:r>
    </w:p>
    <w:p w:rsidR="006535BA" w:rsidRDefault="006535BA" w:rsidP="00057249">
      <w:pPr>
        <w:rPr>
          <w:bCs/>
          <w:iCs/>
        </w:rPr>
      </w:pPr>
    </w:p>
    <w:p w:rsidR="00057249" w:rsidRDefault="00057249" w:rsidP="00057249">
      <w:pPr>
        <w:rPr>
          <w:b/>
          <w:bCs/>
          <w:iCs/>
          <w:sz w:val="28"/>
          <w:szCs w:val="28"/>
          <w:u w:val="single"/>
        </w:rPr>
      </w:pPr>
      <w:r>
        <w:rPr>
          <w:b/>
          <w:bCs/>
          <w:iCs/>
          <w:sz w:val="28"/>
          <w:szCs w:val="28"/>
          <w:u w:val="single"/>
        </w:rPr>
        <w:t xml:space="preserve">Human Resources </w:t>
      </w:r>
    </w:p>
    <w:p w:rsidR="00057249" w:rsidRDefault="00057249" w:rsidP="00057249">
      <w:pPr>
        <w:rPr>
          <w:bCs/>
          <w:iCs/>
        </w:rPr>
      </w:pPr>
    </w:p>
    <w:p w:rsidR="00057249" w:rsidRDefault="00057249" w:rsidP="00057249">
      <w:pPr>
        <w:rPr>
          <w:bCs/>
          <w:iCs/>
        </w:rPr>
      </w:pPr>
      <w:r>
        <w:rPr>
          <w:bCs/>
          <w:iCs/>
        </w:rPr>
        <w:t>There were no items to report.</w:t>
      </w:r>
    </w:p>
    <w:p w:rsidR="00CB38EC" w:rsidRDefault="00CB38EC" w:rsidP="00057249">
      <w:pPr>
        <w:rPr>
          <w:bCs/>
          <w:iCs/>
        </w:rPr>
      </w:pPr>
    </w:p>
    <w:p w:rsidR="006535BA" w:rsidRDefault="006535BA" w:rsidP="00057249">
      <w:pPr>
        <w:rPr>
          <w:bCs/>
          <w:iCs/>
        </w:rPr>
      </w:pPr>
    </w:p>
    <w:p w:rsidR="006535BA" w:rsidRDefault="006535BA" w:rsidP="00057249">
      <w:pPr>
        <w:rPr>
          <w:bCs/>
          <w:iCs/>
        </w:rPr>
      </w:pPr>
    </w:p>
    <w:p w:rsidR="006535BA" w:rsidRDefault="006535BA" w:rsidP="00057249">
      <w:pPr>
        <w:rPr>
          <w:bCs/>
          <w:iCs/>
        </w:rPr>
      </w:pPr>
    </w:p>
    <w:p w:rsidR="006535BA" w:rsidRDefault="006535BA" w:rsidP="00057249">
      <w:pPr>
        <w:rPr>
          <w:bCs/>
          <w:iCs/>
        </w:rPr>
      </w:pPr>
    </w:p>
    <w:p w:rsidR="006535BA" w:rsidRDefault="006535BA" w:rsidP="00057249">
      <w:pPr>
        <w:rPr>
          <w:bCs/>
          <w:iCs/>
        </w:rPr>
      </w:pPr>
    </w:p>
    <w:p w:rsidR="006535BA" w:rsidRDefault="006535BA" w:rsidP="00057249">
      <w:pPr>
        <w:rPr>
          <w:bCs/>
          <w:iCs/>
        </w:rPr>
      </w:pPr>
    </w:p>
    <w:p w:rsidR="00B1563D" w:rsidRDefault="00B76FF4" w:rsidP="00B1563D">
      <w:pPr>
        <w:pStyle w:val="Heading3"/>
      </w:pPr>
      <w:r>
        <w:lastRenderedPageBreak/>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133B59">
        <w:t xml:space="preserve"> was presented by Councillor </w:t>
      </w:r>
      <w:r w:rsidR="004B22E4">
        <w:t>McBreairty.</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5563A8">
        <w:t xml:space="preserve">October </w:t>
      </w:r>
      <w:r w:rsidR="00CB38EC">
        <w:t>27</w:t>
      </w:r>
      <w:r w:rsidR="00782D43">
        <w:t>,</w:t>
      </w:r>
      <w:r w:rsidR="003C033A">
        <w:t xml:space="preserve"> 201</w:t>
      </w:r>
      <w:r w:rsidR="004E6B2A">
        <w:t>4</w:t>
      </w:r>
      <w:r>
        <w:t>.  The meeting was chaired by</w:t>
      </w:r>
      <w:r w:rsidRPr="0017420B">
        <w:t xml:space="preserve"> </w:t>
      </w:r>
      <w:r w:rsidR="00234B3A">
        <w:t xml:space="preserve">S. </w:t>
      </w:r>
      <w:proofErr w:type="spellStart"/>
      <w:r w:rsidR="00234B3A">
        <w:t>McBreairty</w:t>
      </w:r>
      <w:proofErr w:type="spellEnd"/>
      <w:r w:rsidR="00234B3A">
        <w:t xml:space="preserve">, </w:t>
      </w:r>
      <w:proofErr w:type="spellStart"/>
      <w:r w:rsidR="00234B3A">
        <w:t>Councillor</w:t>
      </w:r>
      <w:proofErr w:type="spellEnd"/>
      <w:r w:rsidR="00325B7B">
        <w:t>.</w:t>
      </w:r>
      <w:r>
        <w:t xml:space="preserve">  Other members present included:</w:t>
      </w:r>
      <w:r w:rsidR="00CB1D48">
        <w:t xml:space="preserve"> </w:t>
      </w:r>
      <w:r w:rsidR="00C9002F">
        <w:t xml:space="preserve"> </w:t>
      </w:r>
      <w:r w:rsidR="00234B3A">
        <w:t xml:space="preserve">C. Abbott, Deputy Mayor; </w:t>
      </w:r>
      <w:r w:rsidR="0044549D">
        <w:t xml:space="preserve">R. Anstey, </w:t>
      </w:r>
      <w:proofErr w:type="spellStart"/>
      <w:r w:rsidR="0044549D">
        <w:t>Councillor</w:t>
      </w:r>
      <w:proofErr w:type="spellEnd"/>
      <w:r w:rsidR="00234B3A">
        <w:t xml:space="preserve">; </w:t>
      </w:r>
      <w:r w:rsidR="00CB38EC">
        <w:t xml:space="preserve">B. Dove, </w:t>
      </w:r>
      <w:proofErr w:type="spellStart"/>
      <w:r w:rsidR="00CB38EC">
        <w:t>Councillor</w:t>
      </w:r>
      <w:proofErr w:type="spellEnd"/>
      <w:r w:rsidR="00CB38EC">
        <w:t xml:space="preserve">; G. Brown, Director of Finance; </w:t>
      </w:r>
      <w:r w:rsidR="00234B3A">
        <w:t>B. Freeborn</w:t>
      </w:r>
      <w:r w:rsidR="00CD500C">
        <w:t>,</w:t>
      </w:r>
      <w:r w:rsidR="006E36D8">
        <w:t xml:space="preserve"> Director of Rec</w:t>
      </w:r>
      <w:r w:rsidR="00A4310C">
        <w:t>r</w:t>
      </w:r>
      <w:r w:rsidR="00776F1D">
        <w:t>eation and Community Services</w:t>
      </w:r>
      <w:r w:rsidR="00234B3A">
        <w:t xml:space="preserve"> (A)</w:t>
      </w:r>
      <w:r w:rsidR="004B22E4">
        <w:t>.</w:t>
      </w:r>
    </w:p>
    <w:p w:rsidR="005754B3" w:rsidRDefault="00B1563D" w:rsidP="00776F1D">
      <w:r>
        <w:t>The following items were discussed:</w:t>
      </w:r>
    </w:p>
    <w:p w:rsidR="005754B3" w:rsidRDefault="005754B3" w:rsidP="00776F1D"/>
    <w:p w:rsidR="00F727B4" w:rsidRPr="003749B7" w:rsidRDefault="00F727B4" w:rsidP="00F727B4">
      <w:pPr>
        <w:spacing w:line="360" w:lineRule="auto"/>
        <w:rPr>
          <w:sz w:val="28"/>
          <w:szCs w:val="28"/>
        </w:rPr>
      </w:pPr>
      <w:r>
        <w:rPr>
          <w:b/>
          <w:sz w:val="28"/>
          <w:szCs w:val="28"/>
        </w:rPr>
        <w:t>2015 Budget</w:t>
      </w:r>
    </w:p>
    <w:p w:rsidR="00F727B4" w:rsidRDefault="00F727B4" w:rsidP="00F727B4">
      <w:r>
        <w:t>The Committee reviewed the Department’s proposed budget for 2015.  The recommendations will be forwarded to the Finance Committee for their consideration and presented by Council on December 17</w:t>
      </w:r>
      <w:r w:rsidRPr="000224DF">
        <w:rPr>
          <w:vertAlign w:val="superscript"/>
        </w:rPr>
        <w:t>th</w:t>
      </w:r>
      <w:r>
        <w:t>.</w:t>
      </w:r>
    </w:p>
    <w:p w:rsidR="00F727B4" w:rsidRDefault="00F727B4" w:rsidP="00F727B4"/>
    <w:p w:rsidR="00F727B4" w:rsidRDefault="00F727B4" w:rsidP="00F727B4">
      <w:pPr>
        <w:rPr>
          <w:b/>
          <w:sz w:val="28"/>
          <w:szCs w:val="28"/>
        </w:rPr>
      </w:pPr>
      <w:r>
        <w:rPr>
          <w:b/>
          <w:sz w:val="28"/>
          <w:szCs w:val="28"/>
        </w:rPr>
        <w:t>Dog Park Update</w:t>
      </w:r>
    </w:p>
    <w:p w:rsidR="00F727B4" w:rsidRDefault="00F727B4" w:rsidP="00F727B4"/>
    <w:p w:rsidR="00F727B4" w:rsidRDefault="00F727B4" w:rsidP="00F727B4">
      <w:pPr>
        <w:pStyle w:val="NoSpacing"/>
        <w:jc w:val="both"/>
        <w:rPr>
          <w:sz w:val="24"/>
          <w:szCs w:val="24"/>
        </w:rPr>
      </w:pPr>
      <w:r>
        <w:rPr>
          <w:sz w:val="24"/>
          <w:szCs w:val="24"/>
        </w:rPr>
        <w:t xml:space="preserve">The Department is in the process of reviewing the site for the Dog Park at the Cobb’s Pond Rotary Park.  The Engineering Department will be doing an assessment of the area in the near future.  The Director will also be working with the Dog Park Committee on the layout.  </w:t>
      </w:r>
    </w:p>
    <w:p w:rsidR="00F727B4" w:rsidRDefault="00F727B4" w:rsidP="00F727B4">
      <w:pPr>
        <w:spacing w:before="100" w:beforeAutospacing="1" w:after="100" w:afterAutospacing="1"/>
        <w:rPr>
          <w:color w:val="000000"/>
        </w:rPr>
      </w:pPr>
      <w:r>
        <w:t>The Department also looked at using the Derby Pit as a temporary dog park.  Ov</w:t>
      </w:r>
      <w:r>
        <w:rPr>
          <w:color w:val="000000"/>
        </w:rPr>
        <w:t>er the years, the site has been filled in after the annual Derby and underneath there could be anything from small pieces of metal, bolts, etc.  Also there may be oil and gas in the dirt from the vehicles.  We can go in and remove any debris seen on the surface but if a dog digs in this dirt, there is a potential hazard for cutting their paws or getting oil and gas on their paws/bodies.  Therefore, the site was deemed unsuitable.</w:t>
      </w:r>
    </w:p>
    <w:p w:rsidR="00F727B4" w:rsidRDefault="00F727B4" w:rsidP="00F727B4">
      <w:pPr>
        <w:rPr>
          <w:b/>
          <w:sz w:val="28"/>
          <w:szCs w:val="28"/>
        </w:rPr>
      </w:pPr>
      <w:r>
        <w:rPr>
          <w:b/>
          <w:sz w:val="28"/>
          <w:szCs w:val="28"/>
        </w:rPr>
        <w:t xml:space="preserve">Cobb’s Pond Rotary Park Update </w:t>
      </w:r>
    </w:p>
    <w:p w:rsidR="00F727B4" w:rsidRDefault="00F727B4" w:rsidP="00F727B4">
      <w:pPr>
        <w:rPr>
          <w:lang w:val="en-CA"/>
        </w:rPr>
      </w:pPr>
    </w:p>
    <w:p w:rsidR="00F727B4" w:rsidRDefault="00F727B4" w:rsidP="00F727B4">
      <w:pPr>
        <w:pStyle w:val="NoSpacing"/>
        <w:jc w:val="both"/>
        <w:rPr>
          <w:sz w:val="24"/>
          <w:szCs w:val="24"/>
        </w:rPr>
      </w:pPr>
      <w:r>
        <w:rPr>
          <w:sz w:val="24"/>
          <w:szCs w:val="24"/>
        </w:rPr>
        <w:t>A letter was forwarded to the Construction Engineering Flight at the Canadian Forces Base asking if they would be available to help with the removal of the old and construction of the new boardwalk at Cobb’s Pond Rotary Park.  The Department is waiting for a response.</w:t>
      </w:r>
    </w:p>
    <w:p w:rsidR="00F727B4" w:rsidRDefault="00F727B4" w:rsidP="00F727B4">
      <w:pPr>
        <w:pStyle w:val="NoSpacing"/>
        <w:jc w:val="both"/>
        <w:rPr>
          <w:sz w:val="24"/>
          <w:szCs w:val="24"/>
        </w:rPr>
      </w:pPr>
    </w:p>
    <w:p w:rsidR="00F727B4" w:rsidRDefault="00F727B4" w:rsidP="00F727B4">
      <w:pPr>
        <w:rPr>
          <w:b/>
          <w:sz w:val="28"/>
          <w:szCs w:val="28"/>
        </w:rPr>
      </w:pPr>
      <w:r>
        <w:rPr>
          <w:b/>
          <w:sz w:val="28"/>
          <w:szCs w:val="28"/>
        </w:rPr>
        <w:t>Destination Gander re Invoice</w:t>
      </w:r>
    </w:p>
    <w:p w:rsidR="00F727B4" w:rsidRDefault="00F727B4" w:rsidP="00F727B4">
      <w:pPr>
        <w:pStyle w:val="NoSpacing"/>
      </w:pPr>
    </w:p>
    <w:p w:rsidR="00F727B4" w:rsidRDefault="00F727B4" w:rsidP="00F727B4">
      <w:pPr>
        <w:pStyle w:val="NoSpacing"/>
        <w:jc w:val="both"/>
        <w:rPr>
          <w:sz w:val="24"/>
          <w:szCs w:val="24"/>
        </w:rPr>
      </w:pPr>
      <w:r>
        <w:rPr>
          <w:sz w:val="24"/>
          <w:szCs w:val="24"/>
        </w:rPr>
        <w:t>Destination Gander had some concerns with the invoice they received from the Town for the National Softball Tournament held this past July.  They were charged for erecting fencing on one of the ball fields.  The Department had made an agreement to erect the fencing on one field for no charge since it was needed for Gander Day being held the day before the tournament.  They were also overcharged for cleanup and breakdown of fencing which they were not aware of since they paid for extra staffing during the tournament.</w:t>
      </w:r>
    </w:p>
    <w:p w:rsidR="00F727B4" w:rsidRDefault="00F727B4" w:rsidP="00F727B4">
      <w:pPr>
        <w:pStyle w:val="NoSpacing"/>
        <w:jc w:val="both"/>
        <w:rPr>
          <w:sz w:val="24"/>
          <w:szCs w:val="24"/>
        </w:rPr>
      </w:pPr>
    </w:p>
    <w:p w:rsidR="00F727B4" w:rsidRDefault="00F727B4" w:rsidP="00F727B4">
      <w:pPr>
        <w:pStyle w:val="NoSpacing"/>
        <w:jc w:val="both"/>
        <w:rPr>
          <w:sz w:val="24"/>
          <w:szCs w:val="24"/>
        </w:rPr>
      </w:pPr>
      <w:r>
        <w:rPr>
          <w:sz w:val="24"/>
          <w:szCs w:val="24"/>
        </w:rPr>
        <w:lastRenderedPageBreak/>
        <w:t>The Committee agrees that the charges be reduced by $480 for the setup and breakdown of the fencing as well as reduced by $320 for staffing cleanup after the tournament finished.</w:t>
      </w:r>
    </w:p>
    <w:p w:rsidR="00F727B4" w:rsidRDefault="00F727B4" w:rsidP="00F727B4">
      <w:pPr>
        <w:pStyle w:val="NoSpacing"/>
        <w:jc w:val="both"/>
        <w:rPr>
          <w:sz w:val="24"/>
          <w:szCs w:val="24"/>
        </w:rPr>
      </w:pPr>
    </w:p>
    <w:p w:rsidR="00F727B4" w:rsidRDefault="00F727B4" w:rsidP="00F727B4">
      <w:pPr>
        <w:pStyle w:val="NoSpacing"/>
        <w:jc w:val="both"/>
        <w:rPr>
          <w:b/>
          <w:sz w:val="28"/>
          <w:szCs w:val="28"/>
        </w:rPr>
      </w:pPr>
      <w:r>
        <w:rPr>
          <w:sz w:val="24"/>
          <w:szCs w:val="24"/>
        </w:rPr>
        <w:t xml:space="preserve">The revised charges, as attached, are forwarded to the Finance Committee for their consideration. </w:t>
      </w:r>
    </w:p>
    <w:p w:rsidR="00F727B4" w:rsidRDefault="00F727B4" w:rsidP="00F727B4">
      <w:pPr>
        <w:rPr>
          <w:b/>
          <w:sz w:val="28"/>
          <w:szCs w:val="28"/>
        </w:rPr>
      </w:pPr>
    </w:p>
    <w:p w:rsidR="00F727B4" w:rsidRDefault="00F727B4" w:rsidP="00F727B4">
      <w:pPr>
        <w:spacing w:line="360" w:lineRule="auto"/>
      </w:pPr>
      <w:r>
        <w:rPr>
          <w:b/>
          <w:sz w:val="28"/>
          <w:szCs w:val="28"/>
        </w:rPr>
        <w:t>Gander Flyers</w:t>
      </w:r>
    </w:p>
    <w:p w:rsidR="00F727B4" w:rsidRDefault="00F727B4" w:rsidP="00F727B4">
      <w:pPr>
        <w:pStyle w:val="NoSpacing"/>
        <w:jc w:val="both"/>
        <w:rPr>
          <w:sz w:val="24"/>
          <w:szCs w:val="24"/>
        </w:rPr>
      </w:pPr>
      <w:r>
        <w:rPr>
          <w:sz w:val="24"/>
          <w:szCs w:val="24"/>
        </w:rPr>
        <w:t>The Gander Flyers first home games are scheduled for November 8</w:t>
      </w:r>
      <w:r w:rsidRPr="00FF3386">
        <w:rPr>
          <w:sz w:val="24"/>
          <w:szCs w:val="24"/>
          <w:vertAlign w:val="superscript"/>
        </w:rPr>
        <w:t>th</w:t>
      </w:r>
      <w:r>
        <w:rPr>
          <w:sz w:val="24"/>
          <w:szCs w:val="24"/>
        </w:rPr>
        <w:t xml:space="preserve"> and 9</w:t>
      </w:r>
      <w:r w:rsidRPr="00FF3386">
        <w:rPr>
          <w:sz w:val="24"/>
          <w:szCs w:val="24"/>
          <w:vertAlign w:val="superscript"/>
        </w:rPr>
        <w:t>th</w:t>
      </w:r>
      <w:r>
        <w:rPr>
          <w:sz w:val="24"/>
          <w:szCs w:val="24"/>
        </w:rPr>
        <w:t>.  The ticket sales schedule is the same as last year.  Holding seat patrons can pick up their tickets the Tuesday and Wednesday night before games from 7 – 9 pm.  The general public sale will be the next day, Thursday from 5 – 7 pm.  Online sales start on the Friday morning before the games.  For more information, please call 651-5927.</w:t>
      </w:r>
    </w:p>
    <w:p w:rsidR="00F727B4" w:rsidRDefault="00F727B4" w:rsidP="00F727B4">
      <w:pPr>
        <w:pStyle w:val="NoSpacing"/>
        <w:jc w:val="both"/>
        <w:rPr>
          <w:sz w:val="24"/>
          <w:szCs w:val="24"/>
        </w:rPr>
      </w:pPr>
    </w:p>
    <w:p w:rsidR="00F727B4" w:rsidRDefault="00F727B4" w:rsidP="00F727B4">
      <w:pPr>
        <w:spacing w:line="360" w:lineRule="auto"/>
      </w:pPr>
      <w:r>
        <w:rPr>
          <w:b/>
          <w:sz w:val="28"/>
          <w:szCs w:val="28"/>
        </w:rPr>
        <w:t>Morning Skating Cancellations</w:t>
      </w:r>
    </w:p>
    <w:p w:rsidR="00F727B4" w:rsidRDefault="00F727B4" w:rsidP="00F727B4">
      <w:pPr>
        <w:pStyle w:val="NoSpacing"/>
        <w:jc w:val="both"/>
        <w:rPr>
          <w:sz w:val="24"/>
          <w:szCs w:val="24"/>
        </w:rPr>
      </w:pPr>
      <w:r>
        <w:rPr>
          <w:sz w:val="24"/>
          <w:szCs w:val="24"/>
        </w:rPr>
        <w:t>The Community Centre will be replacing all the lighting in the building with energy efficient lighting.  In order to do the lights over the ice surface, we will need to cancel some skating/ice times between Nov 3 – 7.  The replacement will take place between 8 am and 3 pm daily and all groups affected have been notified.  The Centre apologizes for any inconvenience this may cause.</w:t>
      </w:r>
    </w:p>
    <w:p w:rsidR="00F727B4" w:rsidRDefault="00F727B4" w:rsidP="00F727B4">
      <w:pPr>
        <w:pStyle w:val="NoSpacing"/>
        <w:jc w:val="both"/>
        <w:rPr>
          <w:sz w:val="24"/>
          <w:szCs w:val="24"/>
        </w:rPr>
      </w:pPr>
    </w:p>
    <w:p w:rsidR="00F727B4" w:rsidRDefault="00F727B4" w:rsidP="00F727B4">
      <w:pPr>
        <w:spacing w:line="360" w:lineRule="auto"/>
      </w:pPr>
      <w:r>
        <w:rPr>
          <w:b/>
          <w:sz w:val="28"/>
          <w:szCs w:val="28"/>
        </w:rPr>
        <w:t>Closure of Playgrounds for the Season</w:t>
      </w:r>
    </w:p>
    <w:p w:rsidR="00F727B4" w:rsidRDefault="00F727B4" w:rsidP="00F727B4">
      <w:pPr>
        <w:pStyle w:val="NoSpacing"/>
        <w:jc w:val="both"/>
        <w:rPr>
          <w:sz w:val="24"/>
          <w:szCs w:val="24"/>
        </w:rPr>
      </w:pPr>
      <w:r>
        <w:rPr>
          <w:sz w:val="24"/>
          <w:szCs w:val="24"/>
        </w:rPr>
        <w:t>All playgrounds in Gander, with the exception of Cobb’s Pond Rotary Park and the Elizabeth Drive Play Lot, are closed for the winter.  These two play lots will remain open for another few weeks or until the weather turns.  However, the washrooms at both of these areas are closed due to the seasonal staffing being laid off.</w:t>
      </w:r>
    </w:p>
    <w:p w:rsidR="00F727B4" w:rsidRDefault="00F727B4" w:rsidP="00F727B4">
      <w:pPr>
        <w:pStyle w:val="NoSpacing"/>
        <w:jc w:val="both"/>
        <w:rPr>
          <w:sz w:val="24"/>
          <w:szCs w:val="24"/>
        </w:rPr>
      </w:pPr>
    </w:p>
    <w:p w:rsidR="00F727B4" w:rsidRDefault="00F727B4" w:rsidP="00F727B4">
      <w:pPr>
        <w:spacing w:line="360" w:lineRule="auto"/>
      </w:pPr>
      <w:r>
        <w:rPr>
          <w:b/>
          <w:sz w:val="28"/>
          <w:szCs w:val="28"/>
        </w:rPr>
        <w:t>Gander Curling Club</w:t>
      </w:r>
    </w:p>
    <w:p w:rsidR="00F727B4" w:rsidRPr="00421A20" w:rsidRDefault="00F727B4" w:rsidP="00F727B4">
      <w:pPr>
        <w:pStyle w:val="NoSpacing"/>
        <w:jc w:val="both"/>
        <w:rPr>
          <w:sz w:val="24"/>
          <w:szCs w:val="24"/>
        </w:rPr>
      </w:pPr>
      <w:r>
        <w:rPr>
          <w:sz w:val="24"/>
          <w:szCs w:val="24"/>
        </w:rPr>
        <w:t>The Gander Curling Club advised that due to problems with the condenser, they are delayed opening this year.  The condenser is part of the plant that is required to make ice.  They have one on order and hope to have the curling ice up and running again sometime between the end of November and mid-December.</w:t>
      </w:r>
    </w:p>
    <w:p w:rsidR="00076B29" w:rsidRDefault="00B76FF4" w:rsidP="00076B29">
      <w:pPr>
        <w:pStyle w:val="Heading3"/>
        <w:rPr>
          <w:lang w:val="en-CA"/>
        </w:rPr>
      </w:pPr>
      <w:r>
        <w:rPr>
          <w:lang w:val="en-CA"/>
        </w:rPr>
        <w:t>C</w:t>
      </w:r>
      <w:r w:rsidR="00076B29">
        <w:rPr>
          <w:lang w:val="en-CA"/>
        </w:rPr>
        <w:t>.</w:t>
      </w:r>
      <w:r w:rsidR="00076B29">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proofErr w:type="spellStart"/>
      <w:r w:rsidR="005465C8">
        <w:t>Councillor</w:t>
      </w:r>
      <w:proofErr w:type="spellEnd"/>
      <w:r w:rsidR="005465C8">
        <w:t xml:space="preserve"> </w:t>
      </w:r>
      <w:r w:rsidR="002C4756">
        <w:t>Anstey</w:t>
      </w:r>
      <w:r w:rsidR="00375E89">
        <w:t>.</w:t>
      </w:r>
    </w:p>
    <w:p w:rsidR="004A2343" w:rsidRPr="003978F9" w:rsidRDefault="004A2343" w:rsidP="004A2343"/>
    <w:p w:rsidR="006C11D3" w:rsidRDefault="005566AD" w:rsidP="004A2343">
      <w:r>
        <w:t>The Economic Development Committ</w:t>
      </w:r>
      <w:r w:rsidR="004A2343">
        <w:t xml:space="preserve">ee meeting was held on </w:t>
      </w:r>
      <w:r w:rsidR="00F06915">
        <w:t xml:space="preserve">October </w:t>
      </w:r>
      <w:r w:rsidR="002C4756">
        <w:t>27</w:t>
      </w:r>
      <w:r w:rsidR="003A0439">
        <w:t>,</w:t>
      </w:r>
      <w:r w:rsidR="006C11D3">
        <w:t xml:space="preserve"> 201</w:t>
      </w:r>
      <w:r w:rsidR="00A332C0">
        <w:t>4</w:t>
      </w:r>
      <w:r w:rsidR="004A2343">
        <w:t xml:space="preserve">.  The meeting was chaired </w:t>
      </w:r>
      <w:r w:rsidR="00375E89">
        <w:t xml:space="preserve">by </w:t>
      </w:r>
      <w:r w:rsidR="00325B7B">
        <w:t>R. Anstey</w:t>
      </w:r>
      <w:r w:rsidR="00126D26">
        <w:t>, Councillor</w:t>
      </w:r>
      <w:r w:rsidR="004A2343">
        <w:t>.  Other members present included:</w:t>
      </w:r>
      <w:r w:rsidR="00212C38">
        <w:t xml:space="preserve"> </w:t>
      </w:r>
      <w:r w:rsidR="002C4756">
        <w:t xml:space="preserve">S. </w:t>
      </w:r>
      <w:proofErr w:type="spellStart"/>
      <w:r w:rsidR="002C4756">
        <w:t>McBreairty</w:t>
      </w:r>
      <w:proofErr w:type="spellEnd"/>
      <w:r w:rsidR="00212C38">
        <w:t xml:space="preserve">, </w:t>
      </w:r>
      <w:proofErr w:type="spellStart"/>
      <w:r w:rsidR="00212C38">
        <w:t>C</w:t>
      </w:r>
      <w:r w:rsidR="005E19CE">
        <w:t>ouncillor</w:t>
      </w:r>
      <w:proofErr w:type="spellEnd"/>
      <w:r w:rsidR="00A94F5C">
        <w:t>; RJ Locke</w:t>
      </w:r>
      <w:r w:rsidR="00885933">
        <w:t>,</w:t>
      </w:r>
      <w:r w:rsidR="005E19CE">
        <w:t xml:space="preserve"> Economic</w:t>
      </w:r>
      <w:r w:rsidR="00885933">
        <w:t xml:space="preserve"> Development </w:t>
      </w:r>
      <w:r w:rsidR="00A94F5C">
        <w:t>Manager</w:t>
      </w:r>
      <w:r w:rsidR="002C4756">
        <w:t>; D. Quinton, Economic Development Officer; G. Brown, Director of Finance; D. Chafe, CAO</w:t>
      </w:r>
      <w:r w:rsidR="0034490D">
        <w:t>.</w:t>
      </w:r>
    </w:p>
    <w:p w:rsidR="00325B7B" w:rsidRDefault="00325B7B" w:rsidP="004A2343"/>
    <w:p w:rsidR="009B159D" w:rsidRDefault="004A2343" w:rsidP="004A2343">
      <w:pPr>
        <w:jc w:val="left"/>
      </w:pPr>
      <w:r>
        <w:lastRenderedPageBreak/>
        <w:t>The following items were discussed:</w:t>
      </w:r>
    </w:p>
    <w:p w:rsidR="004E58D0" w:rsidRDefault="004E58D0" w:rsidP="004A2343">
      <w:pPr>
        <w:jc w:val="left"/>
      </w:pPr>
    </w:p>
    <w:p w:rsidR="001A0532" w:rsidRDefault="001A0532" w:rsidP="001A0532">
      <w:pPr>
        <w:rPr>
          <w:b/>
          <w:sz w:val="28"/>
          <w:szCs w:val="28"/>
        </w:rPr>
      </w:pPr>
      <w:r>
        <w:rPr>
          <w:b/>
          <w:sz w:val="28"/>
          <w:szCs w:val="28"/>
        </w:rPr>
        <w:t>2015 Departmental Budget Review</w:t>
      </w:r>
    </w:p>
    <w:p w:rsidR="001A0532" w:rsidRDefault="001A0532" w:rsidP="001A0532">
      <w:pPr>
        <w:rPr>
          <w:b/>
          <w:sz w:val="28"/>
          <w:szCs w:val="28"/>
        </w:rPr>
      </w:pPr>
    </w:p>
    <w:p w:rsidR="001A0532" w:rsidRDefault="001A0532" w:rsidP="001A0532">
      <w:r>
        <w:t xml:space="preserve">The Committee reviewed the preliminary Economic Development budget and forwards it to the Finance Committee for review and consideration.   </w:t>
      </w:r>
    </w:p>
    <w:p w:rsidR="001A0532" w:rsidRPr="00B1326C" w:rsidRDefault="001A0532" w:rsidP="001A0532">
      <w:pPr>
        <w:rPr>
          <w:lang w:val="en-CA"/>
        </w:rPr>
      </w:pPr>
      <w:r>
        <w:t>The Director of Finance left the Committee meeting.</w:t>
      </w:r>
    </w:p>
    <w:p w:rsidR="001A0532" w:rsidRDefault="001A0532" w:rsidP="001A0532">
      <w:pPr>
        <w:rPr>
          <w:b/>
          <w:sz w:val="28"/>
          <w:szCs w:val="28"/>
        </w:rPr>
      </w:pPr>
    </w:p>
    <w:p w:rsidR="001A0532" w:rsidRDefault="001A0532" w:rsidP="001A0532">
      <w:pPr>
        <w:rPr>
          <w:b/>
          <w:sz w:val="28"/>
          <w:szCs w:val="28"/>
        </w:rPr>
      </w:pPr>
      <w:r>
        <w:rPr>
          <w:b/>
          <w:sz w:val="28"/>
          <w:szCs w:val="28"/>
        </w:rPr>
        <w:t>HBB Application</w:t>
      </w:r>
      <w:r w:rsidR="006567D3">
        <w:rPr>
          <w:b/>
          <w:sz w:val="28"/>
          <w:szCs w:val="28"/>
        </w:rPr>
        <w:t xml:space="preserve"> </w:t>
      </w:r>
      <w:r>
        <w:rPr>
          <w:b/>
          <w:sz w:val="28"/>
          <w:szCs w:val="28"/>
        </w:rPr>
        <w:t>-</w:t>
      </w:r>
      <w:r w:rsidR="006567D3">
        <w:rPr>
          <w:b/>
          <w:sz w:val="28"/>
          <w:szCs w:val="28"/>
        </w:rPr>
        <w:t xml:space="preserve"> </w:t>
      </w:r>
      <w:r>
        <w:rPr>
          <w:b/>
          <w:sz w:val="28"/>
          <w:szCs w:val="28"/>
        </w:rPr>
        <w:t>14 Morgan Drive</w:t>
      </w:r>
    </w:p>
    <w:p w:rsidR="001A0532" w:rsidRDefault="001A0532" w:rsidP="001A0532"/>
    <w:p w:rsidR="001A0532" w:rsidRDefault="001A0532" w:rsidP="001A0532">
      <w:r>
        <w:t>T</w:t>
      </w:r>
      <w:r w:rsidRPr="00892FED">
        <w:t xml:space="preserve">he Committee reviewed an application from </w:t>
      </w:r>
      <w:r>
        <w:t xml:space="preserve">the resident of 14 Morgan Drive. </w:t>
      </w:r>
    </w:p>
    <w:p w:rsidR="001A0532" w:rsidRPr="00B64E69" w:rsidRDefault="001A0532" w:rsidP="001A0532"/>
    <w:p w:rsidR="001A0532" w:rsidRDefault="001A0532" w:rsidP="001A0532">
      <w:r w:rsidRPr="00B00325">
        <w:rPr>
          <w:b/>
        </w:rPr>
        <w:t>WHEREAS</w:t>
      </w:r>
      <w:r w:rsidRPr="00892FED">
        <w:t xml:space="preserve"> an application has been received from</w:t>
      </w:r>
      <w:r>
        <w:t xml:space="preserve"> </w:t>
      </w:r>
      <w:r w:rsidRPr="00000F5B">
        <w:rPr>
          <w:i/>
        </w:rPr>
        <w:t>Paula’s Sewing &amp; Alterations</w:t>
      </w:r>
      <w:r>
        <w:t xml:space="preserve"> t</w:t>
      </w:r>
      <w:r w:rsidRPr="00892FED">
        <w:t>o</w:t>
      </w:r>
      <w:r>
        <w:t xml:space="preserve"> operate a home based business offering sewing and alterations services.  </w:t>
      </w:r>
    </w:p>
    <w:p w:rsidR="001A0532" w:rsidRDefault="001A0532" w:rsidP="001A0532"/>
    <w:p w:rsidR="001A0532" w:rsidRDefault="001A0532" w:rsidP="001A0532">
      <w:r w:rsidRPr="00B00325">
        <w:rPr>
          <w:b/>
        </w:rPr>
        <w:t>AND WHEREAS</w:t>
      </w:r>
      <w:r w:rsidRPr="00892FED">
        <w:t xml:space="preserve"> the advertising and discretionary use notices were posted with no objections received by the deadline date </w:t>
      </w:r>
      <w:r w:rsidRPr="008C7D6C">
        <w:t>of</w:t>
      </w:r>
      <w:r>
        <w:t xml:space="preserve"> </w:t>
      </w:r>
      <w:r w:rsidRPr="006B576D">
        <w:t>October 9</w:t>
      </w:r>
      <w:r w:rsidRPr="006B576D">
        <w:rPr>
          <w:vertAlign w:val="superscript"/>
        </w:rPr>
        <w:t>th</w:t>
      </w:r>
      <w:r w:rsidRPr="006B576D">
        <w:t>, 2014</w:t>
      </w:r>
      <w:r w:rsidRPr="00892FED">
        <w:t xml:space="preserve"> and it meets all of the Town of Gander’s Development Regulations</w:t>
      </w:r>
      <w:r>
        <w:t>.</w:t>
      </w:r>
    </w:p>
    <w:p w:rsidR="00CC65D1" w:rsidRDefault="00CC65D1" w:rsidP="001A0532"/>
    <w:p w:rsidR="00CC65D1" w:rsidRPr="006567D3" w:rsidRDefault="00CC65D1" w:rsidP="001A0532">
      <w:pPr>
        <w:rPr>
          <w:b/>
          <w:sz w:val="26"/>
          <w:szCs w:val="26"/>
        </w:rPr>
      </w:pPr>
      <w:r w:rsidRPr="006567D3">
        <w:rPr>
          <w:b/>
          <w:sz w:val="26"/>
          <w:szCs w:val="26"/>
        </w:rPr>
        <w:t>Motion #14-224</w:t>
      </w:r>
    </w:p>
    <w:p w:rsidR="00CC65D1" w:rsidRPr="006567D3" w:rsidRDefault="00CC65D1" w:rsidP="001A0532">
      <w:pPr>
        <w:rPr>
          <w:b/>
          <w:sz w:val="26"/>
          <w:szCs w:val="26"/>
        </w:rPr>
      </w:pPr>
      <w:r w:rsidRPr="006567D3">
        <w:rPr>
          <w:b/>
          <w:sz w:val="26"/>
          <w:szCs w:val="26"/>
        </w:rPr>
        <w:t>HBB Application – 14 Morgan Drive</w:t>
      </w:r>
    </w:p>
    <w:p w:rsidR="001A0532" w:rsidRDefault="001A0532" w:rsidP="001A0532"/>
    <w:p w:rsidR="001A0532" w:rsidRDefault="006567D3" w:rsidP="001A0532">
      <w:r>
        <w:t xml:space="preserve">Moved by </w:t>
      </w:r>
      <w:proofErr w:type="spellStart"/>
      <w:r>
        <w:t>Councillor</w:t>
      </w:r>
      <w:proofErr w:type="spellEnd"/>
      <w:r>
        <w:t xml:space="preserve"> Anstey and seconded by </w:t>
      </w:r>
      <w:proofErr w:type="spellStart"/>
      <w:r>
        <w:t>Councillor</w:t>
      </w:r>
      <w:proofErr w:type="spellEnd"/>
      <w:r>
        <w:t xml:space="preserve"> Dove </w:t>
      </w:r>
      <w:r w:rsidR="001A0532">
        <w:t xml:space="preserve">that </w:t>
      </w:r>
      <w:r w:rsidR="001A0532">
        <w:rPr>
          <w:i/>
        </w:rPr>
        <w:t>Paula’s Sewing &amp; Alterations</w:t>
      </w:r>
      <w:r w:rsidR="001A0532" w:rsidRPr="00892FED">
        <w:t xml:space="preserve"> be permitted to operate </w:t>
      </w:r>
      <w:r w:rsidR="001A0532">
        <w:t>a home based business offering sewing and alterations services from 14 Morgan Drive.</w:t>
      </w:r>
    </w:p>
    <w:p w:rsidR="006567D3" w:rsidRDefault="006567D3" w:rsidP="001A0532"/>
    <w:p w:rsidR="006567D3" w:rsidRDefault="006567D3" w:rsidP="001A0532">
      <w:r>
        <w:tab/>
      </w:r>
      <w:r>
        <w:tab/>
        <w:t xml:space="preserve">In </w:t>
      </w:r>
      <w:proofErr w:type="spellStart"/>
      <w:r>
        <w:t>Favour</w:t>
      </w:r>
      <w:proofErr w:type="spellEnd"/>
      <w:r>
        <w:t>:</w:t>
      </w:r>
      <w:r>
        <w:tab/>
        <w:t>7</w:t>
      </w:r>
      <w:r>
        <w:tab/>
        <w:t>Opposing:</w:t>
      </w:r>
      <w:r>
        <w:tab/>
        <w:t>0</w:t>
      </w:r>
    </w:p>
    <w:p w:rsidR="006567D3" w:rsidRDefault="006567D3" w:rsidP="001A0532"/>
    <w:p w:rsidR="006567D3" w:rsidRDefault="006567D3" w:rsidP="001A0532">
      <w:r w:rsidRPr="006567D3">
        <w:rPr>
          <w:b/>
        </w:rPr>
        <w:t>Decision:</w:t>
      </w:r>
      <w:r>
        <w:tab/>
        <w:t>Motion carried.</w:t>
      </w:r>
    </w:p>
    <w:p w:rsidR="001A0532" w:rsidRDefault="001A0532" w:rsidP="001A0532"/>
    <w:p w:rsidR="001A0532" w:rsidRPr="00F9455D" w:rsidRDefault="001A0532" w:rsidP="001A0532">
      <w:r w:rsidRPr="00F9455D">
        <w:t>The</w:t>
      </w:r>
      <w:r w:rsidR="006567D3">
        <w:t xml:space="preserve"> Committee</w:t>
      </w:r>
      <w:r w:rsidRPr="00F9455D">
        <w:t xml:space="preserve"> meeting adjourned at 1:00pm and met again at 6:00pm to discuss remaining agenda items. </w:t>
      </w:r>
      <w:proofErr w:type="spellStart"/>
      <w:r w:rsidRPr="00F9455D">
        <w:t>Councillor</w:t>
      </w:r>
      <w:proofErr w:type="spellEnd"/>
      <w:r w:rsidRPr="00F9455D">
        <w:t xml:space="preserve"> Rob Anstey joined and chaired this meeting.</w:t>
      </w:r>
    </w:p>
    <w:p w:rsidR="001A0532" w:rsidRDefault="001A0532" w:rsidP="001A0532">
      <w:pPr>
        <w:ind w:left="720"/>
        <w:rPr>
          <w:b/>
          <w:i/>
        </w:rPr>
      </w:pPr>
    </w:p>
    <w:p w:rsidR="001A0532" w:rsidRDefault="001A0532" w:rsidP="001A0532">
      <w:pPr>
        <w:rPr>
          <w:b/>
          <w:sz w:val="28"/>
          <w:szCs w:val="28"/>
        </w:rPr>
      </w:pPr>
      <w:r>
        <w:rPr>
          <w:b/>
          <w:sz w:val="28"/>
          <w:szCs w:val="28"/>
        </w:rPr>
        <w:t>Home Based Business (HBB) Regulations Review</w:t>
      </w:r>
    </w:p>
    <w:p w:rsidR="001A0532" w:rsidRDefault="001A0532" w:rsidP="001A0532">
      <w:pPr>
        <w:rPr>
          <w:b/>
          <w:sz w:val="28"/>
          <w:szCs w:val="28"/>
        </w:rPr>
      </w:pPr>
    </w:p>
    <w:p w:rsidR="001A0532" w:rsidRDefault="001A0532" w:rsidP="001A0532">
      <w:r>
        <w:t>The Committee understands the importance of establishing Home Based Business regulations that encourages entrepreneurship and provides a mechanism for small business start-up. The goal is for Home Based Business to grow and expand thereby relocating into a commercial property.</w:t>
      </w:r>
    </w:p>
    <w:p w:rsidR="001A0532" w:rsidRDefault="001A0532" w:rsidP="001A0532"/>
    <w:p w:rsidR="001A0532" w:rsidRDefault="001A0532" w:rsidP="001A0532">
      <w:r>
        <w:t xml:space="preserve">The Committee reviewed proposed changes to the HBB regulations as attached, and is presenting them to Council for their first reading. </w:t>
      </w:r>
    </w:p>
    <w:p w:rsidR="00BC6DD1" w:rsidRDefault="00B76FF4" w:rsidP="00BC6DD1">
      <w:pPr>
        <w:pStyle w:val="Heading3"/>
      </w:pPr>
      <w:r>
        <w:lastRenderedPageBreak/>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474873" w:rsidRDefault="00BC6DD1" w:rsidP="00BC6DD1">
      <w:r>
        <w:t>The Tourism</w:t>
      </w:r>
      <w:r w:rsidR="00C6475A">
        <w:t xml:space="preserve"> Committee meeting was held on</w:t>
      </w:r>
      <w:r w:rsidR="00C04EEC">
        <w:t xml:space="preserve"> October </w:t>
      </w:r>
      <w:r w:rsidR="008E5E48">
        <w:t>28</w:t>
      </w:r>
      <w:r w:rsidR="00CD0F73">
        <w:t>,</w:t>
      </w:r>
      <w:r w:rsidR="00455D37">
        <w:t xml:space="preserve"> 201</w:t>
      </w:r>
      <w:r w:rsidR="003F5133">
        <w:t>4</w:t>
      </w:r>
      <w:r>
        <w:t>.  The meeting was chaired by</w:t>
      </w:r>
      <w:r w:rsidR="00237B29">
        <w:t xml:space="preserve"> B. Dove, </w:t>
      </w:r>
      <w:proofErr w:type="spellStart"/>
      <w:r w:rsidR="00237B29">
        <w:t>Councillor</w:t>
      </w:r>
      <w:proofErr w:type="spellEnd"/>
      <w:r>
        <w:t>.  Other members present included:</w:t>
      </w:r>
      <w:r w:rsidR="00237B29" w:rsidRPr="00237B29">
        <w:t xml:space="preserve"> </w:t>
      </w:r>
      <w:r w:rsidR="00237B29">
        <w:t>C. Abbott, Deputy Mayor;</w:t>
      </w:r>
      <w:r w:rsidR="00DE1A97">
        <w:t xml:space="preserve"> </w:t>
      </w:r>
      <w:r w:rsidR="00237B29">
        <w:t xml:space="preserve">S. </w:t>
      </w:r>
      <w:proofErr w:type="spellStart"/>
      <w:r w:rsidR="00237B29">
        <w:t>McBreairty</w:t>
      </w:r>
      <w:proofErr w:type="spellEnd"/>
      <w:r w:rsidR="00474873">
        <w:t xml:space="preserve">, </w:t>
      </w:r>
      <w:proofErr w:type="spellStart"/>
      <w:r w:rsidR="00474873">
        <w:t>Councillor</w:t>
      </w:r>
      <w:proofErr w:type="spellEnd"/>
      <w:r w:rsidR="00474873">
        <w:t>;</w:t>
      </w:r>
      <w:r w:rsidR="00237B29">
        <w:t xml:space="preserve"> </w:t>
      </w:r>
      <w:r w:rsidR="00A512BB">
        <w:t>K. Scev</w:t>
      </w:r>
      <w:r w:rsidR="0007267C">
        <w:t>iour, Special Event Coordinator</w:t>
      </w:r>
      <w:r w:rsidR="0039724B">
        <w:t>; G. Brown, Director of Finance; D. Chafe, CAO; B. Freeborn, Director of Recreation &amp; Community Services (A)</w:t>
      </w:r>
      <w:r w:rsidR="00237B29">
        <w:t>.</w:t>
      </w:r>
    </w:p>
    <w:p w:rsidR="00237B29" w:rsidRDefault="00237B29" w:rsidP="00BC6DD1">
      <w:pPr>
        <w:jc w:val="left"/>
      </w:pPr>
    </w:p>
    <w:p w:rsidR="00701ECB" w:rsidRDefault="00BC6DD1" w:rsidP="00BC6DD1">
      <w:pPr>
        <w:jc w:val="left"/>
      </w:pPr>
      <w:r>
        <w:t>The following items were discussed:</w:t>
      </w:r>
    </w:p>
    <w:p w:rsidR="008D75FD" w:rsidRDefault="008D75FD" w:rsidP="00BC6DD1">
      <w:pPr>
        <w:jc w:val="left"/>
      </w:pPr>
    </w:p>
    <w:p w:rsidR="009E7D73" w:rsidRDefault="009E7D73" w:rsidP="009E7D73">
      <w:pPr>
        <w:rPr>
          <w:b/>
          <w:sz w:val="28"/>
          <w:szCs w:val="28"/>
        </w:rPr>
      </w:pPr>
      <w:r w:rsidRPr="00535AFD">
        <w:rPr>
          <w:b/>
          <w:sz w:val="28"/>
          <w:szCs w:val="28"/>
        </w:rPr>
        <w:t>2015 Budget</w:t>
      </w:r>
    </w:p>
    <w:p w:rsidR="009E7D73" w:rsidRPr="00535AFD" w:rsidRDefault="009E7D73" w:rsidP="009E7D73">
      <w:pPr>
        <w:rPr>
          <w:b/>
          <w:sz w:val="28"/>
          <w:szCs w:val="28"/>
        </w:rPr>
      </w:pPr>
    </w:p>
    <w:p w:rsidR="009E7D73" w:rsidRDefault="009E7D73" w:rsidP="009E7D73">
      <w:r w:rsidRPr="00535AFD">
        <w:t>The Committee reviewed the Department’s proposed budget for 2015.  The recommendations will be forwarded to the Finance Committee for their consideration and presented by Council on December 17th.</w:t>
      </w:r>
    </w:p>
    <w:p w:rsidR="009E7D73" w:rsidRDefault="009E7D73" w:rsidP="009E7D73"/>
    <w:p w:rsidR="009E7D73" w:rsidRPr="00535AFD" w:rsidRDefault="009E7D73" w:rsidP="009E7D73">
      <w:r>
        <w:t>The Director of Finance left the meeting.</w:t>
      </w:r>
    </w:p>
    <w:p w:rsidR="009E7D73" w:rsidRPr="00535AFD" w:rsidRDefault="009E7D73" w:rsidP="009E7D73">
      <w:pPr>
        <w:rPr>
          <w:i/>
        </w:rPr>
      </w:pPr>
    </w:p>
    <w:p w:rsidR="009E7D73" w:rsidRDefault="009E7D73" w:rsidP="009E7D73">
      <w:pPr>
        <w:rPr>
          <w:b/>
          <w:sz w:val="28"/>
          <w:szCs w:val="28"/>
        </w:rPr>
      </w:pPr>
      <w:r w:rsidRPr="00216CA0">
        <w:rPr>
          <w:b/>
          <w:sz w:val="28"/>
          <w:szCs w:val="28"/>
        </w:rPr>
        <w:t xml:space="preserve">Bonfire Night </w:t>
      </w:r>
    </w:p>
    <w:p w:rsidR="009E7D73" w:rsidRPr="00ED7F7D" w:rsidRDefault="009E7D73" w:rsidP="009E7D73">
      <w:pPr>
        <w:rPr>
          <w:b/>
        </w:rPr>
      </w:pPr>
    </w:p>
    <w:p w:rsidR="009E7D73" w:rsidRDefault="009E7D73" w:rsidP="009E7D73">
      <w:r w:rsidRPr="00535AFD">
        <w:t>The Town of Gander and Gander Fire Rescue will be hosting a Community Bonfire on Wednesday, November 5th from 6:30pm – 8:00pm weather permitting. The event will be taking place next to the school construction site so residents are asked to be cautious and obey the signage in the area. The Municipal Police will be on site to help with parking and the Gander Salvation Army and the Boys and Girls Club will be on hand with refreshments.</w:t>
      </w:r>
    </w:p>
    <w:p w:rsidR="009E7D73" w:rsidRDefault="009E7D73" w:rsidP="009E7D73"/>
    <w:p w:rsidR="00252C64" w:rsidRPr="006535BA" w:rsidRDefault="00252C64" w:rsidP="009E7D73">
      <w:proofErr w:type="spellStart"/>
      <w:r w:rsidRPr="006535BA">
        <w:t>Councillor</w:t>
      </w:r>
      <w:proofErr w:type="spellEnd"/>
      <w:r w:rsidRPr="006535BA">
        <w:t xml:space="preserve"> Lorenzen left the Council meeting due to conflict of interest.</w:t>
      </w:r>
    </w:p>
    <w:p w:rsidR="00252C64" w:rsidRDefault="00252C64" w:rsidP="009E7D73">
      <w:pPr>
        <w:rPr>
          <w:b/>
          <w:sz w:val="28"/>
          <w:szCs w:val="28"/>
        </w:rPr>
      </w:pPr>
    </w:p>
    <w:p w:rsidR="009E7D73" w:rsidRDefault="009E7D73" w:rsidP="009E7D73">
      <w:pPr>
        <w:rPr>
          <w:b/>
          <w:sz w:val="28"/>
          <w:szCs w:val="28"/>
        </w:rPr>
      </w:pPr>
      <w:r w:rsidRPr="00535AFD">
        <w:rPr>
          <w:b/>
          <w:sz w:val="28"/>
          <w:szCs w:val="28"/>
        </w:rPr>
        <w:t>Cobb’s Pond Recreation Activity</w:t>
      </w:r>
    </w:p>
    <w:p w:rsidR="009E7D73" w:rsidRPr="00ED7F7D" w:rsidRDefault="009E7D73" w:rsidP="009E7D73">
      <w:pPr>
        <w:rPr>
          <w:b/>
        </w:rPr>
      </w:pPr>
    </w:p>
    <w:p w:rsidR="009E7D73" w:rsidRDefault="009E7D73" w:rsidP="009E7D73">
      <w:r>
        <w:t>A request from Sideways Motorsports to use Cobb’s Pond for a snowmobile drag race was reviewed at the last Tourism Committee meeting.  The Committee requested that the Event Coordinator gather further information about the event and the safety precautions that would be taken should an accident occur.  Sideways Motorsports confirmed that the proposed event date is February 21st with February 28th as a rain date and that the liability insurance covers the Town, the organizer and Sideways Motorsports. The participants also have their own coverage and sign a waiver for the event. In addition, there is a crew at the event site with safety equipment (floatation, ropes, rescue slide, etc) and an environmental spill kit.</w:t>
      </w:r>
    </w:p>
    <w:p w:rsidR="009E7D73" w:rsidRDefault="009E7D73" w:rsidP="009E7D73"/>
    <w:p w:rsidR="009E7D73" w:rsidRDefault="009E7D73" w:rsidP="009E7D73">
      <w:r>
        <w:t>The Committee was satisfied with the safety protocols in place for the event and recommend that the Town give Sideways Motorsports permission to host this event at Cobb’s Pond.</w:t>
      </w:r>
    </w:p>
    <w:p w:rsidR="00252C64" w:rsidRDefault="00252C64" w:rsidP="009E7D73"/>
    <w:p w:rsidR="00252C64" w:rsidRPr="006535BA" w:rsidRDefault="00252C64" w:rsidP="009E7D73">
      <w:proofErr w:type="spellStart"/>
      <w:r w:rsidRPr="006535BA">
        <w:lastRenderedPageBreak/>
        <w:t>Councillor</w:t>
      </w:r>
      <w:proofErr w:type="spellEnd"/>
      <w:r w:rsidRPr="006535BA">
        <w:t xml:space="preserve"> Lorenzen returned to the Council meeting.</w:t>
      </w:r>
    </w:p>
    <w:p w:rsidR="009E7D73" w:rsidRDefault="009E7D73" w:rsidP="009E7D73">
      <w:pPr>
        <w:rPr>
          <w:b/>
          <w:sz w:val="28"/>
          <w:szCs w:val="28"/>
        </w:rPr>
      </w:pPr>
      <w:r>
        <w:rPr>
          <w:b/>
          <w:sz w:val="28"/>
          <w:szCs w:val="28"/>
        </w:rPr>
        <w:tab/>
      </w:r>
    </w:p>
    <w:p w:rsidR="009E7D73" w:rsidRDefault="009E7D73" w:rsidP="009E7D73">
      <w:pPr>
        <w:rPr>
          <w:b/>
          <w:sz w:val="28"/>
          <w:szCs w:val="28"/>
        </w:rPr>
      </w:pPr>
      <w:r w:rsidRPr="00535AFD">
        <w:rPr>
          <w:b/>
          <w:sz w:val="28"/>
          <w:szCs w:val="28"/>
        </w:rPr>
        <w:t>Spooky Skate – November 1</w:t>
      </w:r>
    </w:p>
    <w:p w:rsidR="009E7D73" w:rsidRDefault="009E7D73" w:rsidP="009E7D73">
      <w:pPr>
        <w:rPr>
          <w:b/>
        </w:rPr>
      </w:pPr>
    </w:p>
    <w:p w:rsidR="009E7D73" w:rsidRDefault="009E7D73" w:rsidP="009E7D73">
      <w:pPr>
        <w:pStyle w:val="NoSpacing"/>
        <w:jc w:val="both"/>
        <w:rPr>
          <w:sz w:val="24"/>
          <w:szCs w:val="24"/>
        </w:rPr>
      </w:pPr>
      <w:r w:rsidRPr="00535AFD">
        <w:rPr>
          <w:sz w:val="24"/>
          <w:szCs w:val="24"/>
        </w:rPr>
        <w:t>A Spooky Skate will be held at the Gander Community Centre on Saturday, November 1 from 4-5pm. This event was organized to take the place of the Haunted Trail which due to safety concerns and weather was canceled.  Anyone who purchased tickets to the Haunted Trail will receive a refund if they return their tickets to the Community Centre Administration Office between 8:30am – 4:30pm, Monday to Friday.</w:t>
      </w:r>
    </w:p>
    <w:p w:rsidR="009E7D73" w:rsidRPr="00535AFD" w:rsidRDefault="009E7D73" w:rsidP="009E7D73">
      <w:pPr>
        <w:pStyle w:val="NoSpacing"/>
        <w:jc w:val="both"/>
        <w:rPr>
          <w:sz w:val="24"/>
          <w:szCs w:val="24"/>
        </w:rPr>
      </w:pPr>
    </w:p>
    <w:p w:rsidR="009E7D73" w:rsidRDefault="009E7D73" w:rsidP="009E7D73">
      <w:pPr>
        <w:pStyle w:val="NoSpacing"/>
        <w:rPr>
          <w:b/>
          <w:sz w:val="28"/>
          <w:szCs w:val="28"/>
        </w:rPr>
      </w:pPr>
      <w:r w:rsidRPr="00535AFD">
        <w:rPr>
          <w:sz w:val="24"/>
          <w:szCs w:val="24"/>
        </w:rPr>
        <w:t>The event staff is considering alternate venues for an indoor “Haunted” event for next year.</w:t>
      </w:r>
    </w:p>
    <w:p w:rsidR="009E7D73" w:rsidRDefault="009E7D73" w:rsidP="009E7D73"/>
    <w:p w:rsidR="009E7D73" w:rsidRDefault="009E7D73" w:rsidP="009E7D73">
      <w:pPr>
        <w:rPr>
          <w:b/>
          <w:sz w:val="28"/>
          <w:szCs w:val="28"/>
        </w:rPr>
      </w:pPr>
      <w:r w:rsidRPr="00535AFD">
        <w:rPr>
          <w:b/>
          <w:sz w:val="28"/>
          <w:szCs w:val="28"/>
        </w:rPr>
        <w:t>Jersey Day – November 28</w:t>
      </w:r>
      <w:r w:rsidRPr="00535AFD">
        <w:rPr>
          <w:b/>
          <w:sz w:val="28"/>
          <w:szCs w:val="28"/>
          <w:vertAlign w:val="superscript"/>
        </w:rPr>
        <w:t>th</w:t>
      </w:r>
    </w:p>
    <w:p w:rsidR="009E7D73" w:rsidRDefault="009E7D73" w:rsidP="009E7D73">
      <w:pPr>
        <w:rPr>
          <w:b/>
          <w:sz w:val="28"/>
          <w:szCs w:val="28"/>
        </w:rPr>
      </w:pPr>
    </w:p>
    <w:p w:rsidR="009E7D73" w:rsidRDefault="009E7D73" w:rsidP="009E7D73">
      <w:r w:rsidRPr="00535AFD">
        <w:t>Friday, November 28th has been designated as Jersey Day in Canada - a national day to show your love and support for sport by wearing a jersey, team or club uniform to school, work or play.  The Committee agreed this is a great initiative and recommends that the Town of Gander staff participate and encourages residents to get in the spirit and show your love of sport</w:t>
      </w:r>
      <w:r>
        <w:t>s</w:t>
      </w:r>
      <w:r w:rsidRPr="00535AFD">
        <w:t xml:space="preserve"> by donning a jersey!</w:t>
      </w:r>
    </w:p>
    <w:p w:rsidR="009E7D73" w:rsidRDefault="009E7D73" w:rsidP="009E7D73"/>
    <w:p w:rsidR="009E7D73" w:rsidRPr="00535AFD" w:rsidRDefault="009E7D73" w:rsidP="009E7D73">
      <w:pPr>
        <w:rPr>
          <w:b/>
          <w:sz w:val="28"/>
        </w:rPr>
      </w:pPr>
      <w:r w:rsidRPr="00535AFD">
        <w:rPr>
          <w:b/>
          <w:sz w:val="28"/>
        </w:rPr>
        <w:t>Sports Day in Canada –November 29</w:t>
      </w:r>
      <w:r w:rsidRPr="00535AFD">
        <w:rPr>
          <w:b/>
          <w:sz w:val="28"/>
          <w:vertAlign w:val="superscript"/>
        </w:rPr>
        <w:t>th</w:t>
      </w:r>
    </w:p>
    <w:p w:rsidR="009E7D73" w:rsidRDefault="009E7D73" w:rsidP="009E7D73"/>
    <w:p w:rsidR="00252C64" w:rsidRDefault="009E7D73" w:rsidP="009E7D73">
      <w:r w:rsidRPr="00535AFD">
        <w:t xml:space="preserve">RBC Sports Day in Canada, presented by </w:t>
      </w:r>
      <w:proofErr w:type="spellStart"/>
      <w:r w:rsidRPr="00535AFD">
        <w:t>ParticipACTION</w:t>
      </w:r>
      <w:proofErr w:type="spellEnd"/>
      <w:r w:rsidRPr="00535AFD">
        <w:t xml:space="preserve">, CBC and True Sport, is a national celebration of the power of sport to build community and get Canadians moving! The fifth annual event will take place on Saturday, November 29th in communities from coast to coast. The Town of Gander will be participating in this event by hosting a free skate and other events yet to be determined. </w:t>
      </w:r>
    </w:p>
    <w:p w:rsidR="00BB3855" w:rsidRDefault="00BB3855" w:rsidP="009E7D73"/>
    <w:p w:rsidR="009E7D73" w:rsidRDefault="009E7D73" w:rsidP="009E7D73">
      <w:r w:rsidRPr="00535AFD">
        <w:t>An email will be sent to local sports groups encouraging them to participate in this event by  hosting try-it days, open houses, games, competitions, meet-and-greets, tournaments, fun runs, spectator events and pep rallies that celebrate sport</w:t>
      </w:r>
      <w:r>
        <w:t>s</w:t>
      </w:r>
      <w:r w:rsidRPr="00535AFD">
        <w:t xml:space="preserve"> at all levels. Keep checking the Town’s </w:t>
      </w:r>
      <w:proofErr w:type="spellStart"/>
      <w:r w:rsidRPr="00535AFD">
        <w:t>Facebook</w:t>
      </w:r>
      <w:proofErr w:type="spellEnd"/>
      <w:r w:rsidRPr="00535AFD">
        <w:t xml:space="preserve"> page for more information.</w:t>
      </w:r>
    </w:p>
    <w:p w:rsidR="00C04EEC" w:rsidRDefault="00C04EEC" w:rsidP="00BC6DD1">
      <w:pPr>
        <w:jc w:val="left"/>
      </w:pPr>
    </w:p>
    <w:p w:rsidR="00BC6DD1" w:rsidRDefault="00B76FF4"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801E56" w:rsidRDefault="00BC6DD1" w:rsidP="00BC6DD1">
      <w:r>
        <w:t>The Municipal Works &amp;</w:t>
      </w:r>
      <w:r w:rsidR="007B0FEC">
        <w:t xml:space="preserve"> Services Committee was held on October </w:t>
      </w:r>
      <w:r w:rsidR="00461BDC">
        <w:t>29</w:t>
      </w:r>
      <w:r w:rsidR="00C26941">
        <w:t>,</w:t>
      </w:r>
      <w:r w:rsidR="001461BC">
        <w:t xml:space="preserve"> 201</w:t>
      </w:r>
      <w:r w:rsidR="008F379C">
        <w:t>4</w:t>
      </w:r>
      <w:r w:rsidR="00EC4ACB">
        <w:t xml:space="preserve">.  The meeting was chaired by </w:t>
      </w:r>
      <w:r w:rsidR="00045695">
        <w:t>G. Parrott</w:t>
      </w:r>
      <w:r>
        <w:t>, Councillor.  Other members present included:</w:t>
      </w:r>
      <w:r w:rsidR="000A182A">
        <w:t xml:space="preserve"> </w:t>
      </w:r>
      <w:r w:rsidR="0084797D">
        <w:t>R. Anstey</w:t>
      </w:r>
      <w:r w:rsidR="005616D3">
        <w:t>, Councillor;</w:t>
      </w:r>
      <w:r w:rsidR="00DB467D">
        <w:t xml:space="preserve"> </w:t>
      </w:r>
      <w:r w:rsidR="00801E56">
        <w:t xml:space="preserve">W. Lorenzen, Councillor; </w:t>
      </w:r>
      <w:r>
        <w:t>J. Blackwood, Directo</w:t>
      </w:r>
      <w:r w:rsidR="007E1B0E">
        <w:t>r of Municipal Works &amp; Services</w:t>
      </w:r>
      <w:r w:rsidR="009836E4">
        <w:t>; J. Boland, Planning and Control Technician.</w:t>
      </w:r>
    </w:p>
    <w:p w:rsidR="009D6A15" w:rsidRDefault="009D6A15" w:rsidP="00BC6DD1"/>
    <w:p w:rsidR="002B43D8" w:rsidRDefault="002B43D8" w:rsidP="002B43D8">
      <w:r>
        <w:lastRenderedPageBreak/>
        <w:t>The following items were discussed:</w:t>
      </w:r>
    </w:p>
    <w:p w:rsidR="004D5BED" w:rsidRDefault="004D5BED" w:rsidP="002B43D8"/>
    <w:p w:rsidR="00FB6C51" w:rsidRPr="000D5BD8" w:rsidRDefault="00FB6C51" w:rsidP="00FB6C51">
      <w:pPr>
        <w:rPr>
          <w:b/>
          <w:sz w:val="28"/>
          <w:szCs w:val="28"/>
        </w:rPr>
      </w:pPr>
      <w:r w:rsidRPr="000D5BD8">
        <w:rPr>
          <w:b/>
          <w:sz w:val="28"/>
          <w:szCs w:val="28"/>
        </w:rPr>
        <w:t>Invoices for Approval</w:t>
      </w:r>
    </w:p>
    <w:p w:rsidR="00FB6C51" w:rsidRDefault="00FB6C51" w:rsidP="00FB6C51"/>
    <w:p w:rsidR="00FB6C51" w:rsidRDefault="00FB6C51" w:rsidP="00FB6C51">
      <w:r>
        <w:t>The Committee reviewed an invoice from Petroleum and Engineering Services for professional services received for the remediation of contaminated soil at the Municipal Works Depot. The Director advised the Committee that all goods and services have been received and meet the Town of Gander’s specifications.</w:t>
      </w:r>
    </w:p>
    <w:p w:rsidR="00FB6C51" w:rsidRDefault="00FB6C51" w:rsidP="00FB6C51"/>
    <w:p w:rsidR="00FB6C51" w:rsidRDefault="00FB6C51" w:rsidP="00FB6C51">
      <w:r>
        <w:t>The Committee is recommending that the invoice be paid and forwards this to the Finance Committee for their consideration.</w:t>
      </w:r>
    </w:p>
    <w:p w:rsidR="00FB6C51" w:rsidRDefault="00FB6C51" w:rsidP="00FB6C51"/>
    <w:p w:rsidR="00FB6C51" w:rsidRDefault="00FB6C51" w:rsidP="00FB6C51">
      <w:pPr>
        <w:rPr>
          <w:b/>
          <w:sz w:val="28"/>
          <w:szCs w:val="28"/>
        </w:rPr>
      </w:pPr>
      <w:r>
        <w:rPr>
          <w:b/>
          <w:sz w:val="28"/>
          <w:szCs w:val="28"/>
        </w:rPr>
        <w:t>Civic Enhancement</w:t>
      </w:r>
    </w:p>
    <w:p w:rsidR="00FB6C51" w:rsidRDefault="00FB6C51" w:rsidP="00FB6C51">
      <w:pPr>
        <w:rPr>
          <w:b/>
          <w:sz w:val="28"/>
          <w:szCs w:val="28"/>
        </w:rPr>
      </w:pPr>
    </w:p>
    <w:p w:rsidR="00FB6C51" w:rsidRPr="00E126F7" w:rsidRDefault="00FB6C51" w:rsidP="00FB6C51">
      <w:pPr>
        <w:rPr>
          <w:b/>
          <w:sz w:val="28"/>
          <w:szCs w:val="28"/>
        </w:rPr>
      </w:pPr>
      <w:r>
        <w:t>The Committee reviewed correspondence from the Civic Enhancement Committee acknowledging the time and effort the Town has taken towards enhancing areas throughout the Town of Gander, through the planting of trees and the development of green spaces.</w:t>
      </w:r>
    </w:p>
    <w:p w:rsidR="00FB6C51" w:rsidRDefault="00FB6C51" w:rsidP="00FB6C51"/>
    <w:p w:rsidR="00FB6C51" w:rsidRDefault="00FB6C51" w:rsidP="00FB6C51">
      <w:r>
        <w:t>They indicated that in recent year’s private citizens, organizations, and businesses in the Town, in addition to the Municipality itself, had taken great strides in making the community a more esthetically pleasing place to be. They also indicated the Town’s contributions have not gone unnoticed by citizens and visitors alike.</w:t>
      </w:r>
    </w:p>
    <w:p w:rsidR="00FB6C51" w:rsidRDefault="00FB6C51" w:rsidP="00FB6C51"/>
    <w:p w:rsidR="00FB6C51" w:rsidRDefault="00FB6C51" w:rsidP="00FB6C51">
      <w:r>
        <w:t>The Town Council of the Town of Gander would like to thank the Civic Enhancement Committee members for their efforts and look forward to working with them in the future.</w:t>
      </w:r>
    </w:p>
    <w:p w:rsidR="00FB6C51" w:rsidRDefault="00FB6C51" w:rsidP="00FB6C51"/>
    <w:p w:rsidR="00FB6C51" w:rsidRDefault="00FB6C51" w:rsidP="00FB6C51">
      <w:pPr>
        <w:rPr>
          <w:b/>
          <w:sz w:val="28"/>
          <w:szCs w:val="28"/>
        </w:rPr>
      </w:pPr>
      <w:r>
        <w:rPr>
          <w:b/>
          <w:sz w:val="28"/>
          <w:szCs w:val="28"/>
        </w:rPr>
        <w:t>Purchase Backland – 61 Byrd Avenue</w:t>
      </w:r>
    </w:p>
    <w:p w:rsidR="00FB6C51" w:rsidRDefault="00FB6C51" w:rsidP="00FB6C51">
      <w:pPr>
        <w:rPr>
          <w:b/>
          <w:sz w:val="28"/>
          <w:szCs w:val="28"/>
        </w:rPr>
      </w:pPr>
    </w:p>
    <w:p w:rsidR="00FB6C51" w:rsidRDefault="00FB6C51" w:rsidP="00FB6C51">
      <w:r>
        <w:t xml:space="preserve">The Committee reviewed correspondence from the previous owner of 61 Byrd Avenue requesting to purchase a parcel of land at the rear of that property. The Committee was advised that the land in question is not currently within the land bank.  The Committee is not recommending this land be added to the land bank at this time or made available for sale. </w:t>
      </w:r>
    </w:p>
    <w:p w:rsidR="00FB6C51" w:rsidRDefault="00FB6C51" w:rsidP="00FB6C51"/>
    <w:p w:rsidR="00FB6C51" w:rsidRDefault="00FB6C51" w:rsidP="00FB6C51">
      <w:r>
        <w:t>The individual will be written and notified of Council’s decision, as well as, provided a rationale as to why the land will not be made available for sale at this time.</w:t>
      </w:r>
    </w:p>
    <w:p w:rsidR="00FB6C51" w:rsidRDefault="00FB6C51" w:rsidP="00FB6C51">
      <w:pPr>
        <w:rPr>
          <w:b/>
          <w:sz w:val="28"/>
          <w:szCs w:val="28"/>
        </w:rPr>
      </w:pPr>
    </w:p>
    <w:p w:rsidR="00FB6C51" w:rsidRDefault="00FB6C51" w:rsidP="00FB6C51">
      <w:pPr>
        <w:rPr>
          <w:b/>
          <w:sz w:val="28"/>
          <w:szCs w:val="28"/>
        </w:rPr>
      </w:pPr>
      <w:r>
        <w:rPr>
          <w:b/>
          <w:sz w:val="28"/>
          <w:szCs w:val="28"/>
        </w:rPr>
        <w:t>Evangel Pentecostal Church – Accessory Building</w:t>
      </w:r>
    </w:p>
    <w:p w:rsidR="00FB6C51" w:rsidRDefault="00FB6C51" w:rsidP="00FB6C51">
      <w:pPr>
        <w:rPr>
          <w:b/>
          <w:sz w:val="28"/>
          <w:szCs w:val="28"/>
        </w:rPr>
      </w:pPr>
    </w:p>
    <w:p w:rsidR="00FB6C51" w:rsidRDefault="00FB6C51" w:rsidP="00FB6C51">
      <w:r w:rsidRPr="00FC4DCC">
        <w:t>The Committee reviewed correspondence</w:t>
      </w:r>
      <w:r>
        <w:t xml:space="preserve"> from a representative of the E</w:t>
      </w:r>
      <w:r w:rsidRPr="00FC4DCC">
        <w:t xml:space="preserve">vangel Pentecostal </w:t>
      </w:r>
      <w:r>
        <w:t>C</w:t>
      </w:r>
      <w:r w:rsidRPr="00FC4DCC">
        <w:t>hurch regarding</w:t>
      </w:r>
      <w:r>
        <w:t xml:space="preserve"> their proposed furniture ministry program,</w:t>
      </w:r>
      <w:r w:rsidRPr="00FC4DCC">
        <w:t xml:space="preserve"> as well as</w:t>
      </w:r>
      <w:r>
        <w:t>, a proposed</w:t>
      </w:r>
      <w:r w:rsidRPr="00FC4DCC">
        <w:t xml:space="preserve"> accessory building</w:t>
      </w:r>
      <w:r>
        <w:t xml:space="preserve"> to accommodate this use </w:t>
      </w:r>
      <w:r w:rsidRPr="00FC4DCC">
        <w:t>within the Town of Gander</w:t>
      </w:r>
      <w:r>
        <w:t xml:space="preserve">. It was noted that the request does not meet the accessory building guidelines. </w:t>
      </w:r>
    </w:p>
    <w:p w:rsidR="00FB6C51" w:rsidRDefault="00FB6C51" w:rsidP="00FB6C51">
      <w:r>
        <w:lastRenderedPageBreak/>
        <w:t>The Committee also reviewed a recommendation from the Municipal Works Department, which is being presented for its first reading, with proposed changes to better accommodate accessory buildings for Commercial properties throughout the Town of Gander.</w:t>
      </w:r>
    </w:p>
    <w:p w:rsidR="00FB6C51" w:rsidRDefault="00FB6C51" w:rsidP="00FB6C51"/>
    <w:p w:rsidR="00FB6C51" w:rsidRDefault="00FB6C51" w:rsidP="00FB6C51">
      <w:r>
        <w:t>The recommended changes are attached and essentially provide more flexibility for businesses that have large parcels of land and wish to have accessory buildings to accent their business or existing facility.</w:t>
      </w:r>
    </w:p>
    <w:p w:rsidR="00FB6C51" w:rsidRDefault="00FB6C51" w:rsidP="00FB6C51"/>
    <w:p w:rsidR="00FB6C51" w:rsidRDefault="00FB6C51" w:rsidP="00FB6C51">
      <w:r>
        <w:t>Anyone who wishes to express concerns or recommendations with the proposed changes as attached is encouraged to contact the Engineering Department on or before November 14, 2014.</w:t>
      </w:r>
    </w:p>
    <w:p w:rsidR="00FB6C51" w:rsidRPr="00FC4DCC" w:rsidRDefault="00FB6C51" w:rsidP="00FB6C51"/>
    <w:p w:rsidR="00FB6C51" w:rsidRDefault="00FB6C51" w:rsidP="00FB6C51">
      <w:pPr>
        <w:rPr>
          <w:b/>
          <w:sz w:val="28"/>
          <w:szCs w:val="28"/>
        </w:rPr>
      </w:pPr>
      <w:r>
        <w:rPr>
          <w:b/>
          <w:sz w:val="28"/>
          <w:szCs w:val="28"/>
        </w:rPr>
        <w:t>Active Major Projects</w:t>
      </w:r>
    </w:p>
    <w:p w:rsidR="00FB6C51" w:rsidRDefault="00FB6C51" w:rsidP="00FB6C51"/>
    <w:p w:rsidR="00FB6C51" w:rsidRDefault="00FB6C51" w:rsidP="00FB6C51">
      <w:r>
        <w:t xml:space="preserve">The Director briefed the Committee on active Capital Works Projects throughout the Town and the status of each. The Committee was pleased with the progress of the projects, considering the late release of the contractual work and feels confident that the work will be completed before the end of the construction season and hopes that the weather cooperates.   </w:t>
      </w:r>
    </w:p>
    <w:p w:rsidR="00FB6C51" w:rsidRDefault="00FB6C51" w:rsidP="00FB6C51"/>
    <w:p w:rsidR="00FB6C51" w:rsidRPr="006535BA" w:rsidRDefault="00FB6C51" w:rsidP="00FB6C51">
      <w:proofErr w:type="spellStart"/>
      <w:r w:rsidRPr="006535BA">
        <w:t>Councillor</w:t>
      </w:r>
      <w:proofErr w:type="spellEnd"/>
      <w:r w:rsidRPr="006535BA">
        <w:t xml:space="preserve"> Anstey left the Council meeting due to conflict of interest.</w:t>
      </w:r>
    </w:p>
    <w:p w:rsidR="00FB6C51" w:rsidRDefault="00FB6C51" w:rsidP="00FB6C51">
      <w:pPr>
        <w:rPr>
          <w:b/>
          <w:sz w:val="28"/>
          <w:szCs w:val="28"/>
        </w:rPr>
      </w:pPr>
    </w:p>
    <w:p w:rsidR="00FB6C51" w:rsidRDefault="00FB6C51" w:rsidP="00FB6C51">
      <w:pPr>
        <w:rPr>
          <w:b/>
          <w:sz w:val="28"/>
          <w:szCs w:val="28"/>
        </w:rPr>
      </w:pPr>
      <w:r>
        <w:rPr>
          <w:b/>
          <w:sz w:val="28"/>
          <w:szCs w:val="28"/>
        </w:rPr>
        <w:t>Sidewalks on Cheshire Crescent/Hornell Street</w:t>
      </w:r>
    </w:p>
    <w:p w:rsidR="00FB6C51" w:rsidRDefault="00FB6C51" w:rsidP="00FB6C51">
      <w:pPr>
        <w:rPr>
          <w:b/>
          <w:sz w:val="28"/>
          <w:szCs w:val="28"/>
        </w:rPr>
      </w:pPr>
    </w:p>
    <w:p w:rsidR="00FB6C51" w:rsidRDefault="00FB6C51" w:rsidP="00FB6C51">
      <w:r>
        <w:t>The Developer for  Phase 17 of  the Northeast land assembly had contacted the Engineering Department indicating that he wished to have returned the holdback that the Town had retained for sidewalk in that section of Town that had deteriorated.</w:t>
      </w:r>
    </w:p>
    <w:p w:rsidR="00FB6C51" w:rsidRDefault="00FB6C51" w:rsidP="00FB6C51"/>
    <w:p w:rsidR="00FB6C51" w:rsidRDefault="00FB6C51" w:rsidP="00FB6C51">
      <w:r>
        <w:t>The Committee had a general discussion and is recommending that the Engineering Department go to tender to have the sidewalk rehabilitated and any remaining funds, left after all costs have been recovered for the reinstatement of that sidewalk, be returned to the Developer.</w:t>
      </w:r>
    </w:p>
    <w:p w:rsidR="00FB6C51" w:rsidRDefault="00FB6C51" w:rsidP="00FB6C51"/>
    <w:p w:rsidR="00FB6C51" w:rsidRPr="006535BA" w:rsidRDefault="00FB6C51" w:rsidP="00FB6C51">
      <w:proofErr w:type="spellStart"/>
      <w:r w:rsidRPr="006535BA">
        <w:t>Councillor</w:t>
      </w:r>
      <w:proofErr w:type="spellEnd"/>
      <w:r w:rsidRPr="006535BA">
        <w:t xml:space="preserve"> Anstey returned to the Council meeting.</w:t>
      </w:r>
    </w:p>
    <w:p w:rsidR="00FB6C51" w:rsidRDefault="00FB6C51" w:rsidP="00FB6C51"/>
    <w:p w:rsidR="00FB6C51" w:rsidRDefault="00FB6C51" w:rsidP="00FB6C51">
      <w:pPr>
        <w:rPr>
          <w:b/>
          <w:sz w:val="28"/>
          <w:szCs w:val="28"/>
        </w:rPr>
      </w:pPr>
      <w:r>
        <w:rPr>
          <w:b/>
          <w:sz w:val="28"/>
          <w:szCs w:val="28"/>
        </w:rPr>
        <w:t>Tender – Brush Cutting</w:t>
      </w:r>
    </w:p>
    <w:p w:rsidR="00FB6C51" w:rsidRDefault="00FB6C51" w:rsidP="00FB6C51"/>
    <w:p w:rsidR="00FB6C51" w:rsidRDefault="00FB6C51" w:rsidP="00FB6C51">
      <w:r>
        <w:t xml:space="preserve">The Committee reviewed the results of the tender for Brush Cutting. Two bids were received and the Director advised that the lowest bid of the tenders that met specifications was submitted by </w:t>
      </w:r>
      <w:r w:rsidRPr="00EA306B">
        <w:rPr>
          <w:b/>
        </w:rPr>
        <w:t>W. Reid Construction.</w:t>
      </w:r>
    </w:p>
    <w:p w:rsidR="00FB6C51" w:rsidRDefault="00FB6C51" w:rsidP="00FB6C51"/>
    <w:p w:rsidR="00FB6C51" w:rsidRPr="001E594D" w:rsidRDefault="00FB6C51" w:rsidP="00FB6C51">
      <w:r>
        <w:t xml:space="preserve">The Committee recommends that the tender for Brush Cutting be awarded to </w:t>
      </w:r>
      <w:r>
        <w:rPr>
          <w:b/>
        </w:rPr>
        <w:t xml:space="preserve">W. </w:t>
      </w:r>
      <w:r w:rsidRPr="00EA306B">
        <w:rPr>
          <w:b/>
        </w:rPr>
        <w:t>Reid</w:t>
      </w:r>
      <w:r>
        <w:t xml:space="preserve"> </w:t>
      </w:r>
      <w:r w:rsidRPr="00EA306B">
        <w:rPr>
          <w:b/>
        </w:rPr>
        <w:t>Construction</w:t>
      </w:r>
      <w:r>
        <w:t xml:space="preserve"> and refers the Tender to the Finance Committee for its consideration.</w:t>
      </w:r>
    </w:p>
    <w:p w:rsidR="00132ED3" w:rsidRDefault="00B76FF4" w:rsidP="005E4537">
      <w:pPr>
        <w:pStyle w:val="Heading3"/>
      </w:pPr>
      <w:r>
        <w:lastRenderedPageBreak/>
        <w:t>F</w:t>
      </w:r>
      <w:r w:rsidR="002F3AB1">
        <w:t>.</w:t>
      </w:r>
      <w:r w:rsidR="00132ED3">
        <w:tab/>
      </w:r>
      <w:bookmarkStart w:id="0" w:name="OLE_LINK4"/>
      <w:bookmarkStart w:id="1" w:name="OLE_LINK5"/>
      <w:r w:rsidR="00132ED3">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9D238E">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FB6C51">
        <w:t>October 30</w:t>
      </w:r>
      <w:r w:rsidR="00E60BD6">
        <w:t>,</w:t>
      </w:r>
      <w:r w:rsidR="007D76FA">
        <w:t xml:space="preserve"> 201</w:t>
      </w:r>
      <w:r w:rsidR="00C51D99">
        <w:t>4</w:t>
      </w:r>
      <w:r>
        <w:t xml:space="preserve">.  The meeting was chaired </w:t>
      </w:r>
      <w:r w:rsidR="00D15C32">
        <w:t>by</w:t>
      </w:r>
      <w:r w:rsidR="00FB6C51">
        <w:t xml:space="preserve"> C. Abbott, Deputy Mayor</w:t>
      </w:r>
      <w:r w:rsidR="00AA3591">
        <w:t>.  Other members prese</w:t>
      </w:r>
      <w:r>
        <w:t>nt included</w:t>
      </w:r>
      <w:r w:rsidR="00E60BD6">
        <w:t>:</w:t>
      </w:r>
      <w:r w:rsidR="006574CD">
        <w:t xml:space="preserve"> </w:t>
      </w:r>
      <w:r w:rsidR="00FB6C51">
        <w:t xml:space="preserve">G. Parrott, </w:t>
      </w:r>
      <w:proofErr w:type="spellStart"/>
      <w:r w:rsidR="00FB6C51">
        <w:t>Councillor</w:t>
      </w:r>
      <w:proofErr w:type="spellEnd"/>
      <w:r w:rsidR="00FB6C51">
        <w:t xml:space="preserve">; </w:t>
      </w:r>
      <w:r w:rsidR="0058137F">
        <w:t>W. Lorenzen,</w:t>
      </w:r>
      <w:r w:rsidR="00055D2C">
        <w:t xml:space="preserve"> </w:t>
      </w:r>
      <w:proofErr w:type="spellStart"/>
      <w:r w:rsidR="00055D2C">
        <w:t>Councillor</w:t>
      </w:r>
      <w:proofErr w:type="spellEnd"/>
      <w:r w:rsidR="00055D2C">
        <w:t xml:space="preserve">; </w:t>
      </w:r>
      <w:r w:rsidR="005E4034">
        <w:t>G. Brown</w:t>
      </w:r>
      <w:r w:rsidR="00FD448F">
        <w:t>,</w:t>
      </w:r>
      <w:r w:rsidR="00536050">
        <w:t xml:space="preserve"> </w:t>
      </w:r>
      <w:r w:rsidR="00F96F0F">
        <w:t>Director of Finance</w:t>
      </w:r>
      <w:r w:rsidR="00FB6C51">
        <w:t>; D. Chafe, CAO.</w:t>
      </w:r>
    </w:p>
    <w:p w:rsidR="00C51D99" w:rsidRDefault="00C51D99" w:rsidP="00E55F39"/>
    <w:p w:rsidR="00331F49" w:rsidRDefault="00822352" w:rsidP="00E55F39">
      <w:bookmarkStart w:id="2" w:name="OLE_LINK1"/>
      <w:r>
        <w:t>The following items were discussed:</w:t>
      </w:r>
    </w:p>
    <w:p w:rsidR="00FB6C51" w:rsidRDefault="00FB6C51" w:rsidP="00E55F39"/>
    <w:p w:rsidR="002A7B7B" w:rsidRDefault="002A7B7B" w:rsidP="002A7B7B">
      <w:pPr>
        <w:rPr>
          <w:b/>
          <w:sz w:val="28"/>
          <w:szCs w:val="28"/>
        </w:rPr>
      </w:pPr>
      <w:r w:rsidRPr="004F1F2F">
        <w:rPr>
          <w:b/>
          <w:sz w:val="28"/>
          <w:szCs w:val="28"/>
        </w:rPr>
        <w:t xml:space="preserve">Invoice for Approval </w:t>
      </w:r>
    </w:p>
    <w:p w:rsidR="002A7B7B" w:rsidRDefault="002A7B7B" w:rsidP="002A7B7B">
      <w:pPr>
        <w:rPr>
          <w:b/>
          <w:sz w:val="28"/>
          <w:szCs w:val="28"/>
        </w:rPr>
      </w:pPr>
    </w:p>
    <w:p w:rsidR="002A7B7B" w:rsidRPr="003C6512" w:rsidRDefault="002A7B7B" w:rsidP="002A7B7B">
      <w:pPr>
        <w:pStyle w:val="NoSpacing"/>
        <w:rPr>
          <w:sz w:val="24"/>
          <w:szCs w:val="24"/>
          <w:u w:val="single"/>
        </w:rPr>
      </w:pPr>
      <w:bookmarkStart w:id="3" w:name="_GoBack"/>
      <w:bookmarkEnd w:id="3"/>
      <w:r w:rsidRPr="003C6512">
        <w:rPr>
          <w:sz w:val="24"/>
          <w:szCs w:val="24"/>
          <w:u w:val="single"/>
        </w:rPr>
        <w:t>OPERATNG</w:t>
      </w:r>
    </w:p>
    <w:p w:rsidR="002A7B7B" w:rsidRPr="003C6512" w:rsidRDefault="002A7B7B" w:rsidP="002A7B7B">
      <w:pPr>
        <w:pStyle w:val="NoSpacing"/>
        <w:rPr>
          <w:sz w:val="24"/>
          <w:szCs w:val="24"/>
          <w:u w:val="single"/>
        </w:rPr>
      </w:pPr>
    </w:p>
    <w:p w:rsidR="002A7B7B" w:rsidRPr="003C6512" w:rsidRDefault="002A7B7B" w:rsidP="002A7B7B">
      <w:pPr>
        <w:pStyle w:val="NoSpacing"/>
        <w:rPr>
          <w:sz w:val="24"/>
          <w:szCs w:val="24"/>
          <w:u w:val="single"/>
        </w:rPr>
      </w:pPr>
      <w:r w:rsidRPr="003C6512">
        <w:rPr>
          <w:sz w:val="24"/>
          <w:szCs w:val="24"/>
          <w:u w:val="single"/>
        </w:rPr>
        <w:t xml:space="preserve">AS RECOMMENDED BY THE MUNICIPAL WORKS &amp; SERVICES COMMITTEE OCTOBER 29, 2014  </w:t>
      </w:r>
    </w:p>
    <w:p w:rsidR="002A7B7B" w:rsidRPr="003C6512" w:rsidRDefault="002A7B7B" w:rsidP="002A7B7B">
      <w:pPr>
        <w:pStyle w:val="NoSpacing"/>
        <w:rPr>
          <w:sz w:val="24"/>
          <w:szCs w:val="24"/>
          <w:u w:val="single"/>
        </w:rPr>
      </w:pPr>
    </w:p>
    <w:p w:rsidR="002A7B7B" w:rsidRPr="003C6512" w:rsidRDefault="002A7B7B" w:rsidP="002A7B7B">
      <w:pPr>
        <w:pStyle w:val="NoSpacing"/>
        <w:numPr>
          <w:ilvl w:val="0"/>
          <w:numId w:val="41"/>
        </w:numPr>
        <w:tabs>
          <w:tab w:val="left" w:pos="720"/>
          <w:tab w:val="decimal" w:pos="7920"/>
        </w:tabs>
        <w:rPr>
          <w:sz w:val="24"/>
          <w:szCs w:val="24"/>
          <w:u w:val="single"/>
        </w:rPr>
      </w:pPr>
      <w:r w:rsidRPr="003C6512">
        <w:rPr>
          <w:sz w:val="24"/>
          <w:szCs w:val="24"/>
        </w:rPr>
        <w:t>Petroleum &amp; Environmental Services</w:t>
      </w:r>
      <w:r w:rsidRPr="003C6512">
        <w:rPr>
          <w:sz w:val="24"/>
          <w:szCs w:val="24"/>
        </w:rPr>
        <w:tab/>
        <w:t>19,959.63</w:t>
      </w:r>
    </w:p>
    <w:p w:rsidR="002A7B7B" w:rsidRPr="003C6512" w:rsidRDefault="002A7B7B" w:rsidP="002A7B7B">
      <w:pPr>
        <w:pStyle w:val="NoSpacing"/>
        <w:tabs>
          <w:tab w:val="left" w:pos="720"/>
          <w:tab w:val="decimal" w:pos="7920"/>
        </w:tabs>
        <w:ind w:left="720"/>
        <w:rPr>
          <w:sz w:val="24"/>
          <w:szCs w:val="24"/>
        </w:rPr>
      </w:pPr>
      <w:r w:rsidRPr="003C6512">
        <w:rPr>
          <w:sz w:val="24"/>
          <w:szCs w:val="24"/>
        </w:rPr>
        <w:t xml:space="preserve">00-560-6100-5400, </w:t>
      </w:r>
      <w:r w:rsidR="00932B1E">
        <w:rPr>
          <w:sz w:val="24"/>
          <w:szCs w:val="24"/>
        </w:rPr>
        <w:t xml:space="preserve">contaminated soil, tank removal </w:t>
      </w:r>
      <w:r w:rsidRPr="003C6512">
        <w:rPr>
          <w:sz w:val="24"/>
          <w:szCs w:val="24"/>
        </w:rPr>
        <w:t>&amp; reporting thereof</w:t>
      </w:r>
    </w:p>
    <w:p w:rsidR="002A7B7B" w:rsidRPr="003C6512" w:rsidRDefault="002A7B7B" w:rsidP="002A7B7B">
      <w:pPr>
        <w:pStyle w:val="NoSpacing"/>
        <w:tabs>
          <w:tab w:val="left" w:pos="720"/>
          <w:tab w:val="decimal" w:pos="7920"/>
        </w:tabs>
        <w:ind w:left="720"/>
        <w:rPr>
          <w:sz w:val="24"/>
          <w:szCs w:val="24"/>
          <w:u w:val="single"/>
        </w:rPr>
      </w:pPr>
      <w:proofErr w:type="gramStart"/>
      <w:r w:rsidRPr="003C6512">
        <w:rPr>
          <w:sz w:val="24"/>
          <w:szCs w:val="24"/>
        </w:rPr>
        <w:t>Budget  5,000</w:t>
      </w:r>
      <w:proofErr w:type="gramEnd"/>
      <w:r w:rsidRPr="003C6512">
        <w:rPr>
          <w:sz w:val="24"/>
          <w:szCs w:val="24"/>
        </w:rPr>
        <w:t xml:space="preserve">   Spent to date  112,230</w:t>
      </w:r>
    </w:p>
    <w:p w:rsidR="002A7B7B" w:rsidRPr="003C6512" w:rsidRDefault="002A7B7B" w:rsidP="002A7B7B">
      <w:pPr>
        <w:pStyle w:val="NoSpacing"/>
        <w:rPr>
          <w:sz w:val="24"/>
          <w:szCs w:val="24"/>
        </w:rPr>
      </w:pPr>
    </w:p>
    <w:p w:rsidR="002A7B7B" w:rsidRPr="003C6512" w:rsidRDefault="002A7B7B" w:rsidP="002A7B7B">
      <w:pPr>
        <w:pStyle w:val="NoSpacing"/>
        <w:tabs>
          <w:tab w:val="left" w:pos="720"/>
          <w:tab w:val="decimal" w:pos="7920"/>
        </w:tabs>
        <w:rPr>
          <w:sz w:val="24"/>
          <w:szCs w:val="24"/>
          <w:u w:val="single"/>
        </w:rPr>
      </w:pPr>
      <w:r w:rsidRPr="003C6512">
        <w:rPr>
          <w:sz w:val="24"/>
          <w:szCs w:val="24"/>
        </w:rPr>
        <w:t>Total invoice for approval</w:t>
      </w:r>
      <w:r w:rsidRPr="003C6512">
        <w:rPr>
          <w:sz w:val="24"/>
          <w:szCs w:val="24"/>
        </w:rPr>
        <w:tab/>
      </w:r>
      <w:r w:rsidRPr="003C6512">
        <w:rPr>
          <w:sz w:val="24"/>
          <w:szCs w:val="24"/>
          <w:u w:val="single"/>
        </w:rPr>
        <w:t>$19,959.63</w:t>
      </w:r>
    </w:p>
    <w:p w:rsidR="002A7B7B" w:rsidRDefault="002A7B7B" w:rsidP="002A7B7B">
      <w:pPr>
        <w:tabs>
          <w:tab w:val="left" w:pos="-1200"/>
          <w:tab w:val="left" w:pos="-1020"/>
        </w:tabs>
        <w:rPr>
          <w:rFonts w:cs="Arial"/>
          <w:bCs/>
          <w:lang w:val="en-GB"/>
        </w:rPr>
      </w:pPr>
    </w:p>
    <w:p w:rsidR="002A7B7B" w:rsidRPr="00070EB8" w:rsidRDefault="002A7B7B" w:rsidP="002A7B7B">
      <w:pPr>
        <w:tabs>
          <w:tab w:val="left" w:pos="-1200"/>
          <w:tab w:val="left" w:pos="-1020"/>
        </w:tabs>
        <w:rPr>
          <w:rFonts w:cs="Arial"/>
          <w:bCs/>
          <w:lang w:val="en-GB"/>
        </w:rPr>
      </w:pPr>
      <w:r>
        <w:rPr>
          <w:rFonts w:cs="Arial"/>
          <w:bCs/>
          <w:lang w:val="en-GB"/>
        </w:rPr>
        <w:t xml:space="preserve">The </w:t>
      </w:r>
      <w:r w:rsidRPr="00070EB8">
        <w:rPr>
          <w:rFonts w:cs="Arial"/>
          <w:bCs/>
          <w:lang w:val="en-GB"/>
        </w:rPr>
        <w:t>Director of Finance advised that the invoice</w:t>
      </w:r>
      <w:r>
        <w:rPr>
          <w:rFonts w:cs="Arial"/>
          <w:bCs/>
          <w:lang w:val="en-GB"/>
        </w:rPr>
        <w:t xml:space="preserve"> </w:t>
      </w:r>
      <w:r w:rsidRPr="00070EB8">
        <w:rPr>
          <w:rFonts w:cs="Arial"/>
          <w:bCs/>
          <w:lang w:val="en-GB"/>
        </w:rPr>
        <w:t>met the policies of the Town of Gander.</w:t>
      </w:r>
    </w:p>
    <w:p w:rsidR="002A7B7B" w:rsidRDefault="002A7B7B" w:rsidP="002A7B7B">
      <w:pPr>
        <w:tabs>
          <w:tab w:val="left" w:pos="-1200"/>
          <w:tab w:val="left" w:pos="-1020"/>
        </w:tabs>
        <w:rPr>
          <w:rFonts w:cs="Arial"/>
          <w:bCs/>
          <w:lang w:val="en-GB"/>
        </w:rPr>
      </w:pPr>
    </w:p>
    <w:p w:rsidR="002A7B7B" w:rsidRPr="002A7B7B" w:rsidRDefault="002A7B7B" w:rsidP="002A7B7B">
      <w:pPr>
        <w:tabs>
          <w:tab w:val="left" w:pos="-1200"/>
          <w:tab w:val="left" w:pos="-1020"/>
        </w:tabs>
        <w:rPr>
          <w:rFonts w:cs="Arial"/>
          <w:b/>
          <w:bCs/>
          <w:sz w:val="26"/>
          <w:szCs w:val="26"/>
          <w:lang w:val="en-GB"/>
        </w:rPr>
      </w:pPr>
      <w:r w:rsidRPr="002A7B7B">
        <w:rPr>
          <w:rFonts w:cs="Arial"/>
          <w:b/>
          <w:bCs/>
          <w:sz w:val="26"/>
          <w:szCs w:val="26"/>
          <w:lang w:val="en-GB"/>
        </w:rPr>
        <w:t>Motion #14-225</w:t>
      </w:r>
    </w:p>
    <w:p w:rsidR="002A7B7B" w:rsidRPr="002A7B7B" w:rsidRDefault="002A7B7B" w:rsidP="002A7B7B">
      <w:pPr>
        <w:tabs>
          <w:tab w:val="left" w:pos="-1200"/>
          <w:tab w:val="left" w:pos="-1020"/>
        </w:tabs>
        <w:rPr>
          <w:rFonts w:cs="Arial"/>
          <w:b/>
          <w:bCs/>
          <w:sz w:val="26"/>
          <w:szCs w:val="26"/>
          <w:lang w:val="en-GB"/>
        </w:rPr>
      </w:pPr>
      <w:r w:rsidRPr="002A7B7B">
        <w:rPr>
          <w:rFonts w:cs="Arial"/>
          <w:b/>
          <w:bCs/>
          <w:sz w:val="26"/>
          <w:szCs w:val="26"/>
          <w:lang w:val="en-GB"/>
        </w:rPr>
        <w:t>Invoice for Approval</w:t>
      </w:r>
    </w:p>
    <w:p w:rsidR="002A7B7B" w:rsidRPr="00070EB8" w:rsidRDefault="002A7B7B" w:rsidP="002A7B7B">
      <w:pPr>
        <w:tabs>
          <w:tab w:val="left" w:pos="-1200"/>
          <w:tab w:val="left" w:pos="-1020"/>
        </w:tabs>
        <w:rPr>
          <w:rFonts w:cs="Arial"/>
          <w:bCs/>
          <w:lang w:val="en-GB"/>
        </w:rPr>
      </w:pPr>
    </w:p>
    <w:p w:rsidR="002A7B7B" w:rsidRDefault="002A7B7B" w:rsidP="002A7B7B">
      <w:pPr>
        <w:tabs>
          <w:tab w:val="left" w:pos="720"/>
          <w:tab w:val="decimal" w:pos="7920"/>
        </w:tabs>
        <w:jc w:val="left"/>
        <w:rPr>
          <w:rFonts w:cs="Arial"/>
          <w:bCs/>
          <w:lang w:val="en-GB"/>
        </w:rPr>
      </w:pPr>
      <w:r>
        <w:rPr>
          <w:rFonts w:cs="Arial"/>
          <w:bCs/>
          <w:lang w:val="en-GB"/>
        </w:rPr>
        <w:t xml:space="preserve">Moved by Deputy Mayor Abbott and seconded by Councillor Lorenzen that the invoice </w:t>
      </w:r>
      <w:r w:rsidRPr="001314C5">
        <w:rPr>
          <w:rFonts w:cs="Arial"/>
          <w:bCs/>
          <w:lang w:val="en-GB"/>
        </w:rPr>
        <w:t>be paid as presented.</w:t>
      </w:r>
    </w:p>
    <w:p w:rsidR="002A7B7B" w:rsidRDefault="002A7B7B" w:rsidP="002A7B7B">
      <w:pPr>
        <w:tabs>
          <w:tab w:val="left" w:pos="720"/>
          <w:tab w:val="decimal" w:pos="7920"/>
        </w:tabs>
        <w:jc w:val="left"/>
        <w:rPr>
          <w:rFonts w:cs="Arial"/>
          <w:bCs/>
          <w:lang w:val="en-GB"/>
        </w:rPr>
      </w:pPr>
    </w:p>
    <w:p w:rsidR="002A7B7B" w:rsidRDefault="002A7B7B" w:rsidP="002A7B7B">
      <w:pPr>
        <w:tabs>
          <w:tab w:val="left" w:pos="720"/>
        </w:tabs>
        <w:jc w:val="left"/>
        <w:rPr>
          <w:rFonts w:cs="Arial"/>
          <w:bCs/>
          <w:lang w:val="en-GB"/>
        </w:rPr>
      </w:pPr>
      <w:r>
        <w:rPr>
          <w:rFonts w:cs="Arial"/>
          <w:bCs/>
          <w:lang w:val="en-GB"/>
        </w:rPr>
        <w:tab/>
      </w:r>
      <w:r>
        <w:rPr>
          <w:rFonts w:cs="Arial"/>
          <w:bCs/>
          <w:lang w:val="en-GB"/>
        </w:rPr>
        <w:tab/>
        <w:t>In Favour:</w:t>
      </w:r>
      <w:r>
        <w:rPr>
          <w:rFonts w:cs="Arial"/>
          <w:bCs/>
          <w:lang w:val="en-GB"/>
        </w:rPr>
        <w:tab/>
        <w:t>7</w:t>
      </w:r>
      <w:r>
        <w:rPr>
          <w:rFonts w:cs="Arial"/>
          <w:bCs/>
          <w:lang w:val="en-GB"/>
        </w:rPr>
        <w:tab/>
        <w:t>Opposing:</w:t>
      </w:r>
      <w:r>
        <w:rPr>
          <w:rFonts w:cs="Arial"/>
          <w:bCs/>
          <w:lang w:val="en-GB"/>
        </w:rPr>
        <w:tab/>
        <w:t>0</w:t>
      </w:r>
    </w:p>
    <w:p w:rsidR="002A7B7B" w:rsidRDefault="002A7B7B" w:rsidP="002A7B7B">
      <w:pPr>
        <w:tabs>
          <w:tab w:val="left" w:pos="720"/>
        </w:tabs>
        <w:jc w:val="left"/>
        <w:rPr>
          <w:rFonts w:cs="Arial"/>
          <w:bCs/>
          <w:lang w:val="en-GB"/>
        </w:rPr>
      </w:pPr>
    </w:p>
    <w:p w:rsidR="002A7B7B" w:rsidRDefault="002A7B7B" w:rsidP="002A7B7B">
      <w:pPr>
        <w:tabs>
          <w:tab w:val="left" w:pos="720"/>
        </w:tabs>
        <w:jc w:val="left"/>
        <w:rPr>
          <w:rFonts w:cs="Arial"/>
          <w:bCs/>
          <w:lang w:val="en-GB"/>
        </w:rPr>
      </w:pPr>
      <w:r w:rsidRPr="002A7B7B">
        <w:rPr>
          <w:rFonts w:cs="Arial"/>
          <w:b/>
          <w:bCs/>
          <w:lang w:val="en-GB"/>
        </w:rPr>
        <w:t>Decision:</w:t>
      </w:r>
      <w:r w:rsidRPr="002A7B7B">
        <w:rPr>
          <w:rFonts w:cs="Arial"/>
          <w:b/>
          <w:bCs/>
          <w:lang w:val="en-GB"/>
        </w:rPr>
        <w:tab/>
      </w:r>
      <w:r>
        <w:rPr>
          <w:rFonts w:cs="Arial"/>
          <w:bCs/>
          <w:lang w:val="en-GB"/>
        </w:rPr>
        <w:t>Motion carried.</w:t>
      </w:r>
    </w:p>
    <w:p w:rsidR="002A7B7B" w:rsidRDefault="002A7B7B" w:rsidP="002A7B7B"/>
    <w:p w:rsidR="002A7B7B" w:rsidRPr="000B333F" w:rsidRDefault="002A7B7B" w:rsidP="002A7B7B">
      <w:pPr>
        <w:rPr>
          <w:b/>
          <w:sz w:val="28"/>
          <w:szCs w:val="28"/>
        </w:rPr>
      </w:pPr>
      <w:r w:rsidRPr="000B333F">
        <w:rPr>
          <w:b/>
          <w:sz w:val="28"/>
          <w:szCs w:val="28"/>
        </w:rPr>
        <w:t>Building Canada Fund</w:t>
      </w:r>
    </w:p>
    <w:p w:rsidR="002A7B7B" w:rsidRDefault="002A7B7B" w:rsidP="002A7B7B"/>
    <w:p w:rsidR="002A7B7B" w:rsidRDefault="002A7B7B" w:rsidP="002A7B7B">
      <w:r>
        <w:t>The Building Canada Fund is accepting applications for infrastructure projects.  The Town will be submitting a proposal to fund the proposed new Sewage Treatment Facility at an estimated cost of $45 million.  If approved we will be responsible for 30% of the cost which would be $15 million dollars.</w:t>
      </w:r>
    </w:p>
    <w:p w:rsidR="002A7B7B" w:rsidRDefault="002A7B7B" w:rsidP="002A7B7B"/>
    <w:p w:rsidR="00BB3855" w:rsidRDefault="00BB3855" w:rsidP="002A7B7B"/>
    <w:p w:rsidR="00BB3855" w:rsidRDefault="00BB3855" w:rsidP="002A7B7B"/>
    <w:p w:rsidR="002A7B7B" w:rsidRPr="00D402F4" w:rsidRDefault="002A7B7B" w:rsidP="002A7B7B">
      <w:pPr>
        <w:rPr>
          <w:b/>
          <w:sz w:val="28"/>
          <w:szCs w:val="28"/>
        </w:rPr>
      </w:pPr>
      <w:r w:rsidRPr="00D402F4">
        <w:rPr>
          <w:b/>
          <w:sz w:val="28"/>
          <w:szCs w:val="28"/>
        </w:rPr>
        <w:lastRenderedPageBreak/>
        <w:t>Tender for Brush Cutting</w:t>
      </w:r>
    </w:p>
    <w:p w:rsidR="002A7B7B" w:rsidRDefault="002A7B7B" w:rsidP="002A7B7B">
      <w:pPr>
        <w:autoSpaceDE w:val="0"/>
        <w:autoSpaceDN w:val="0"/>
        <w:adjustRightInd w:val="0"/>
        <w:jc w:val="left"/>
        <w:rPr>
          <w:rFonts w:eastAsia="Times New Roman"/>
          <w:color w:val="000000"/>
          <w:szCs w:val="18"/>
        </w:rPr>
      </w:pPr>
    </w:p>
    <w:p w:rsidR="002A7B7B" w:rsidRDefault="002A7B7B" w:rsidP="00D11453">
      <w:pPr>
        <w:autoSpaceDE w:val="0"/>
        <w:autoSpaceDN w:val="0"/>
        <w:adjustRightInd w:val="0"/>
        <w:rPr>
          <w:rFonts w:eastAsia="Times New Roman"/>
          <w:color w:val="000000"/>
          <w:szCs w:val="18"/>
        </w:rPr>
      </w:pPr>
      <w:r>
        <w:rPr>
          <w:rFonts w:eastAsia="Times New Roman"/>
          <w:color w:val="000000"/>
          <w:szCs w:val="18"/>
        </w:rPr>
        <w:t xml:space="preserve">The Finance Committee reviewed tender results for Brush Cutting for which two bids were received.  The lowest bid that met specifications was from W. Reid Construction.    </w:t>
      </w:r>
    </w:p>
    <w:p w:rsidR="00D11453" w:rsidRDefault="00D11453" w:rsidP="00D11453">
      <w:pPr>
        <w:autoSpaceDE w:val="0"/>
        <w:autoSpaceDN w:val="0"/>
        <w:adjustRightInd w:val="0"/>
        <w:rPr>
          <w:rFonts w:eastAsia="Times New Roman"/>
          <w:color w:val="000000"/>
          <w:szCs w:val="18"/>
        </w:rPr>
      </w:pPr>
    </w:p>
    <w:p w:rsidR="00D11453" w:rsidRPr="007B4B0B" w:rsidRDefault="007B4B0B" w:rsidP="00D11453">
      <w:pPr>
        <w:autoSpaceDE w:val="0"/>
        <w:autoSpaceDN w:val="0"/>
        <w:adjustRightInd w:val="0"/>
        <w:rPr>
          <w:rFonts w:eastAsia="Times New Roman"/>
          <w:b/>
          <w:color w:val="000000"/>
          <w:sz w:val="26"/>
          <w:szCs w:val="26"/>
        </w:rPr>
      </w:pPr>
      <w:r w:rsidRPr="007B4B0B">
        <w:rPr>
          <w:rFonts w:eastAsia="Times New Roman"/>
          <w:b/>
          <w:color w:val="000000"/>
          <w:sz w:val="26"/>
          <w:szCs w:val="26"/>
        </w:rPr>
        <w:t>Motion #14-226</w:t>
      </w:r>
    </w:p>
    <w:p w:rsidR="007B4B0B" w:rsidRPr="007B4B0B" w:rsidRDefault="007B4B0B" w:rsidP="00D11453">
      <w:pPr>
        <w:autoSpaceDE w:val="0"/>
        <w:autoSpaceDN w:val="0"/>
        <w:adjustRightInd w:val="0"/>
        <w:rPr>
          <w:rFonts w:eastAsia="Times New Roman"/>
          <w:b/>
          <w:color w:val="000000"/>
          <w:sz w:val="26"/>
          <w:szCs w:val="26"/>
        </w:rPr>
      </w:pPr>
      <w:r w:rsidRPr="007B4B0B">
        <w:rPr>
          <w:rFonts w:eastAsia="Times New Roman"/>
          <w:b/>
          <w:color w:val="000000"/>
          <w:sz w:val="26"/>
          <w:szCs w:val="26"/>
        </w:rPr>
        <w:t>Tender for Brush Cutting</w:t>
      </w:r>
    </w:p>
    <w:p w:rsidR="002A7B7B" w:rsidRDefault="002A7B7B" w:rsidP="002A7B7B">
      <w:pPr>
        <w:autoSpaceDE w:val="0"/>
        <w:autoSpaceDN w:val="0"/>
        <w:adjustRightInd w:val="0"/>
        <w:jc w:val="left"/>
        <w:rPr>
          <w:rFonts w:eastAsia="Times New Roman"/>
          <w:color w:val="000000"/>
          <w:szCs w:val="18"/>
        </w:rPr>
      </w:pPr>
      <w:r>
        <w:rPr>
          <w:rFonts w:eastAsia="Times New Roman"/>
          <w:color w:val="000000"/>
          <w:szCs w:val="18"/>
        </w:rPr>
        <w:t xml:space="preserve">  </w:t>
      </w:r>
    </w:p>
    <w:p w:rsidR="002A7B7B" w:rsidRDefault="007B4B0B" w:rsidP="00D11453">
      <w:pPr>
        <w:autoSpaceDE w:val="0"/>
        <w:autoSpaceDN w:val="0"/>
        <w:adjustRightInd w:val="0"/>
        <w:rPr>
          <w:rFonts w:eastAsia="Times New Roman"/>
          <w:color w:val="000000"/>
          <w:szCs w:val="18"/>
        </w:rPr>
      </w:pPr>
      <w:r>
        <w:rPr>
          <w:rFonts w:eastAsia="Times New Roman"/>
          <w:color w:val="000000"/>
          <w:szCs w:val="18"/>
        </w:rPr>
        <w:t xml:space="preserve">Moved by Deputy Mayor Abbott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2A7B7B">
        <w:rPr>
          <w:rFonts w:eastAsia="Times New Roman"/>
          <w:color w:val="000000"/>
          <w:szCs w:val="18"/>
        </w:rPr>
        <w:t xml:space="preserve"> that the tender for Brush Cutting be awarded to W. Reid Construction at a price of $13,050.00 HST inclusive.  </w:t>
      </w:r>
    </w:p>
    <w:p w:rsidR="007B4B0B" w:rsidRDefault="007B4B0B" w:rsidP="00D11453">
      <w:pPr>
        <w:autoSpaceDE w:val="0"/>
        <w:autoSpaceDN w:val="0"/>
        <w:adjustRightInd w:val="0"/>
        <w:rPr>
          <w:rFonts w:eastAsia="Times New Roman"/>
          <w:color w:val="000000"/>
          <w:szCs w:val="18"/>
        </w:rPr>
      </w:pPr>
    </w:p>
    <w:p w:rsidR="007B4B0B" w:rsidRDefault="007B4B0B" w:rsidP="00D11453">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7B4B0B" w:rsidRDefault="007B4B0B" w:rsidP="00D11453">
      <w:pPr>
        <w:autoSpaceDE w:val="0"/>
        <w:autoSpaceDN w:val="0"/>
        <w:adjustRightInd w:val="0"/>
        <w:rPr>
          <w:rFonts w:eastAsia="Times New Roman"/>
          <w:color w:val="000000"/>
          <w:szCs w:val="18"/>
        </w:rPr>
      </w:pPr>
    </w:p>
    <w:p w:rsidR="007B4B0B" w:rsidRDefault="007B4B0B" w:rsidP="00D11453">
      <w:pPr>
        <w:autoSpaceDE w:val="0"/>
        <w:autoSpaceDN w:val="0"/>
        <w:adjustRightInd w:val="0"/>
        <w:rPr>
          <w:rFonts w:eastAsia="Times New Roman"/>
          <w:color w:val="000000"/>
          <w:szCs w:val="18"/>
        </w:rPr>
      </w:pPr>
      <w:r w:rsidRPr="007B4B0B">
        <w:rPr>
          <w:rFonts w:eastAsia="Times New Roman"/>
          <w:b/>
          <w:color w:val="000000"/>
          <w:szCs w:val="18"/>
        </w:rPr>
        <w:t>Decision:</w:t>
      </w:r>
      <w:r>
        <w:rPr>
          <w:rFonts w:eastAsia="Times New Roman"/>
          <w:color w:val="000000"/>
          <w:szCs w:val="18"/>
        </w:rPr>
        <w:tab/>
        <w:t>Motion carried.</w:t>
      </w:r>
    </w:p>
    <w:p w:rsidR="002A7B7B" w:rsidRDefault="002A7B7B" w:rsidP="002A7B7B">
      <w:pPr>
        <w:autoSpaceDE w:val="0"/>
        <w:autoSpaceDN w:val="0"/>
        <w:adjustRightInd w:val="0"/>
        <w:jc w:val="left"/>
        <w:rPr>
          <w:rFonts w:eastAsia="Times New Roman"/>
          <w:color w:val="000000"/>
          <w:szCs w:val="18"/>
        </w:rPr>
      </w:pPr>
    </w:p>
    <w:p w:rsidR="002A7B7B" w:rsidRPr="00CE0854" w:rsidRDefault="002A7B7B" w:rsidP="002A7B7B">
      <w:pPr>
        <w:rPr>
          <w:b/>
          <w:sz w:val="28"/>
          <w:szCs w:val="28"/>
        </w:rPr>
      </w:pPr>
      <w:r w:rsidRPr="00CE0854">
        <w:rPr>
          <w:b/>
          <w:sz w:val="28"/>
          <w:szCs w:val="28"/>
        </w:rPr>
        <w:t>Destination Gander Invoice</w:t>
      </w:r>
    </w:p>
    <w:p w:rsidR="002A7B7B" w:rsidRDefault="002A7B7B" w:rsidP="002A7B7B"/>
    <w:p w:rsidR="002A7B7B" w:rsidRDefault="002A7B7B" w:rsidP="002A7B7B">
      <w:r>
        <w:t>The Committee reviewed the recommendation from the Recreation Committee that an adjustment be made to the Destination Gander invoice for field rentals for the national softball tournament.</w:t>
      </w:r>
    </w:p>
    <w:p w:rsidR="007B4B0B" w:rsidRDefault="007B4B0B" w:rsidP="002A7B7B"/>
    <w:p w:rsidR="007B4B0B" w:rsidRPr="007B4B0B" w:rsidRDefault="007B4B0B" w:rsidP="002A7B7B">
      <w:pPr>
        <w:rPr>
          <w:b/>
          <w:sz w:val="26"/>
          <w:szCs w:val="26"/>
        </w:rPr>
      </w:pPr>
      <w:r w:rsidRPr="007B4B0B">
        <w:rPr>
          <w:b/>
          <w:sz w:val="26"/>
          <w:szCs w:val="26"/>
        </w:rPr>
        <w:t>Motion #14-227</w:t>
      </w:r>
    </w:p>
    <w:p w:rsidR="007B4B0B" w:rsidRPr="007B4B0B" w:rsidRDefault="007B4B0B" w:rsidP="002A7B7B">
      <w:pPr>
        <w:rPr>
          <w:b/>
          <w:sz w:val="26"/>
          <w:szCs w:val="26"/>
        </w:rPr>
      </w:pPr>
      <w:r w:rsidRPr="007B4B0B">
        <w:rPr>
          <w:b/>
          <w:sz w:val="26"/>
          <w:szCs w:val="26"/>
        </w:rPr>
        <w:t>Destination Gander Invoice</w:t>
      </w:r>
    </w:p>
    <w:p w:rsidR="007B4B0B" w:rsidRDefault="007B4B0B" w:rsidP="002A7B7B"/>
    <w:p w:rsidR="002A7B7B" w:rsidRDefault="007B4B0B" w:rsidP="002A7B7B">
      <w:r>
        <w:t xml:space="preserve">Moved by Deputy Mayor Abbott and seconded by </w:t>
      </w:r>
      <w:proofErr w:type="spellStart"/>
      <w:r>
        <w:t>Councillor</w:t>
      </w:r>
      <w:proofErr w:type="spellEnd"/>
      <w:r>
        <w:t xml:space="preserve"> Anstey</w:t>
      </w:r>
      <w:r w:rsidR="002A7B7B">
        <w:t xml:space="preserve"> that the invoice be reduced by $800 to $2200.</w:t>
      </w:r>
    </w:p>
    <w:p w:rsidR="007B4B0B" w:rsidRDefault="007B4B0B" w:rsidP="002A7B7B"/>
    <w:p w:rsidR="007B4B0B" w:rsidRDefault="007B4B0B" w:rsidP="002A7B7B">
      <w:r>
        <w:tab/>
      </w:r>
      <w:r>
        <w:tab/>
        <w:t xml:space="preserve">In </w:t>
      </w:r>
      <w:proofErr w:type="spellStart"/>
      <w:r>
        <w:t>Favour</w:t>
      </w:r>
      <w:proofErr w:type="spellEnd"/>
      <w:r>
        <w:t>:</w:t>
      </w:r>
      <w:r>
        <w:tab/>
        <w:t>7</w:t>
      </w:r>
      <w:r>
        <w:tab/>
        <w:t>Opposing:</w:t>
      </w:r>
      <w:r>
        <w:tab/>
        <w:t>0</w:t>
      </w:r>
    </w:p>
    <w:p w:rsidR="007B4B0B" w:rsidRDefault="007B4B0B" w:rsidP="002A7B7B"/>
    <w:p w:rsidR="007B4B0B" w:rsidRDefault="007B4B0B" w:rsidP="002A7B7B">
      <w:r w:rsidRPr="007B4B0B">
        <w:rPr>
          <w:b/>
        </w:rPr>
        <w:t>Decision:</w:t>
      </w:r>
      <w:r>
        <w:tab/>
        <w:t>Motion carried.</w:t>
      </w:r>
    </w:p>
    <w:p w:rsidR="002A7B7B" w:rsidRDefault="002A7B7B" w:rsidP="002A7B7B"/>
    <w:p w:rsidR="002A7B7B" w:rsidRPr="0053503C" w:rsidRDefault="002A7B7B" w:rsidP="002A7B7B">
      <w:pPr>
        <w:rPr>
          <w:b/>
          <w:sz w:val="28"/>
          <w:szCs w:val="28"/>
        </w:rPr>
      </w:pPr>
      <w:r w:rsidRPr="0053503C">
        <w:rPr>
          <w:b/>
          <w:sz w:val="28"/>
          <w:szCs w:val="28"/>
        </w:rPr>
        <w:t>Rules of Procedure</w:t>
      </w:r>
    </w:p>
    <w:p w:rsidR="002A7B7B" w:rsidRDefault="002A7B7B" w:rsidP="002A7B7B"/>
    <w:p w:rsidR="002A7B7B" w:rsidRDefault="002A7B7B" w:rsidP="002A7B7B">
      <w:r>
        <w:t>The Committee reviewed a proposed amendment to the Rules of Procedure of Council.  What the amendment would do is require that the Council agenda be posted on the Town’s website no later than the day before the meeting and it also puts a deadline on when Committee meeting minutes will be circulated to Council for their review.</w:t>
      </w:r>
    </w:p>
    <w:p w:rsidR="000D62E8" w:rsidRDefault="000D62E8" w:rsidP="002A7B7B"/>
    <w:p w:rsidR="000D62E8" w:rsidRPr="000D62E8" w:rsidRDefault="000D62E8" w:rsidP="002A7B7B">
      <w:pPr>
        <w:rPr>
          <w:b/>
          <w:sz w:val="26"/>
          <w:szCs w:val="26"/>
        </w:rPr>
      </w:pPr>
      <w:r w:rsidRPr="000D62E8">
        <w:rPr>
          <w:b/>
          <w:sz w:val="26"/>
          <w:szCs w:val="26"/>
        </w:rPr>
        <w:t>Motion #14-228</w:t>
      </w:r>
    </w:p>
    <w:p w:rsidR="000D62E8" w:rsidRPr="000D62E8" w:rsidRDefault="000D62E8" w:rsidP="002A7B7B">
      <w:pPr>
        <w:rPr>
          <w:b/>
          <w:sz w:val="26"/>
          <w:szCs w:val="26"/>
        </w:rPr>
      </w:pPr>
      <w:r w:rsidRPr="000D62E8">
        <w:rPr>
          <w:b/>
          <w:sz w:val="26"/>
          <w:szCs w:val="26"/>
        </w:rPr>
        <w:t>Rules of Procedure</w:t>
      </w:r>
    </w:p>
    <w:p w:rsidR="002A7B7B" w:rsidRDefault="002A7B7B" w:rsidP="002A7B7B"/>
    <w:p w:rsidR="002A7B7B" w:rsidRDefault="000D62E8" w:rsidP="002A7B7B">
      <w:r>
        <w:t xml:space="preserve">Moved by Deputy Mayor Abbott and seconded by </w:t>
      </w:r>
      <w:proofErr w:type="spellStart"/>
      <w:r>
        <w:t>Councillor</w:t>
      </w:r>
      <w:proofErr w:type="spellEnd"/>
      <w:r>
        <w:t xml:space="preserve"> Anstey </w:t>
      </w:r>
      <w:r w:rsidR="002A7B7B">
        <w:t>that the amended Rules of Procedure be adopted as attached.</w:t>
      </w:r>
    </w:p>
    <w:p w:rsidR="000D62E8" w:rsidRDefault="000D62E8" w:rsidP="00E55F39">
      <w:r>
        <w:lastRenderedPageBreak/>
        <w:tab/>
      </w:r>
      <w:r>
        <w:tab/>
        <w:t xml:space="preserve">In </w:t>
      </w:r>
      <w:proofErr w:type="spellStart"/>
      <w:r>
        <w:t>Favour</w:t>
      </w:r>
      <w:proofErr w:type="spellEnd"/>
      <w:r>
        <w:t>:</w:t>
      </w:r>
      <w:r>
        <w:tab/>
        <w:t>7</w:t>
      </w:r>
      <w:r>
        <w:tab/>
        <w:t>Opposing:</w:t>
      </w:r>
      <w:r>
        <w:tab/>
        <w:t>0</w:t>
      </w:r>
    </w:p>
    <w:p w:rsidR="000D62E8" w:rsidRDefault="000D62E8" w:rsidP="00E55F39"/>
    <w:p w:rsidR="000D62E8" w:rsidRDefault="000D62E8" w:rsidP="00E55F39">
      <w:r w:rsidRPr="000D62E8">
        <w:rPr>
          <w:b/>
        </w:rPr>
        <w:t>Decision:</w:t>
      </w:r>
      <w:r w:rsidRPr="000D62E8">
        <w:rPr>
          <w:b/>
        </w:rPr>
        <w:tab/>
      </w:r>
      <w:r>
        <w:t>Motion carried.</w:t>
      </w:r>
    </w:p>
    <w:bookmarkEnd w:id="0"/>
    <w:bookmarkEnd w:id="1"/>
    <w:bookmarkEnd w:id="2"/>
    <w:p w:rsidR="00FC4A46" w:rsidRDefault="00FC4A46" w:rsidP="00FC4A46">
      <w:pPr>
        <w:rPr>
          <w:b/>
          <w:sz w:val="28"/>
          <w:szCs w:val="28"/>
        </w:rPr>
      </w:pPr>
    </w:p>
    <w:p w:rsidR="007D41D2" w:rsidRPr="00F005B4" w:rsidRDefault="00B76FF4" w:rsidP="00F005B4">
      <w:pPr>
        <w:pStyle w:val="Heading3"/>
      </w:pPr>
      <w:r>
        <w:t>G</w:t>
      </w:r>
      <w:r w:rsidR="007D41D2" w:rsidRPr="00F005B4">
        <w:t>.</w:t>
      </w:r>
      <w:r w:rsidR="007D41D2" w:rsidRPr="00F005B4">
        <w:tab/>
        <w:t>Other:</w:t>
      </w:r>
    </w:p>
    <w:p w:rsidR="007D41D2" w:rsidRDefault="00F005B4" w:rsidP="002A2170">
      <w:pPr>
        <w:ind w:firstLine="720"/>
      </w:pPr>
      <w:proofErr w:type="gramStart"/>
      <w:r>
        <w:t>None.</w:t>
      </w:r>
      <w:proofErr w:type="gramEnd"/>
      <w:r w:rsidR="007D41D2">
        <w:tab/>
      </w:r>
    </w:p>
    <w:p w:rsidR="007B5E23" w:rsidRDefault="002622DB" w:rsidP="002A2170">
      <w:pPr>
        <w:pStyle w:val="Heading1"/>
      </w:pPr>
      <w:r>
        <w:t>6</w:t>
      </w:r>
      <w:r w:rsidR="00FC700D">
        <w:t>.</w:t>
      </w:r>
      <w:r w:rsidR="00FC700D">
        <w:tab/>
      </w:r>
      <w:r w:rsidR="007B5E23">
        <w:t>OUTSIDE COMMITTEE UPDATE</w:t>
      </w:r>
    </w:p>
    <w:p w:rsidR="001F4939" w:rsidRPr="00E225A7" w:rsidRDefault="001F4939" w:rsidP="00BB3855">
      <w:pPr>
        <w:pStyle w:val="Heading3"/>
      </w:pPr>
      <w:r w:rsidRPr="00E225A7">
        <w:t>Gander Heritage Committee</w:t>
      </w:r>
    </w:p>
    <w:p w:rsidR="001F4939" w:rsidRDefault="001F4939" w:rsidP="001F4939"/>
    <w:p w:rsidR="001F4939" w:rsidRDefault="001F4939" w:rsidP="001F4939">
      <w:r>
        <w:t xml:space="preserve">The proposed Gander Heritage Committee held its inaugural meeting Tuesday, Nov. 4, with </w:t>
      </w:r>
      <w:proofErr w:type="spellStart"/>
      <w:r w:rsidR="00932B1E">
        <w:t>Councillor</w:t>
      </w:r>
      <w:proofErr w:type="spellEnd"/>
      <w:r>
        <w:t xml:space="preserve"> Lorenzen acting as facilitator and Media Coordinator Greg Seaward attending as </w:t>
      </w:r>
      <w:r w:rsidR="00F01C1C">
        <w:t xml:space="preserve">the </w:t>
      </w:r>
      <w:r>
        <w:t xml:space="preserve">resource person. Other attendees included Sid Small, representing the Board of the North Atlantic Aviation Museum; Dr. Peter Blackie, Frank </w:t>
      </w:r>
      <w:proofErr w:type="spellStart"/>
      <w:r>
        <w:t>Tibbo</w:t>
      </w:r>
      <w:proofErr w:type="spellEnd"/>
      <w:r>
        <w:t xml:space="preserve"> and Noel </w:t>
      </w:r>
      <w:proofErr w:type="spellStart"/>
      <w:r>
        <w:t>Rideout</w:t>
      </w:r>
      <w:proofErr w:type="spellEnd"/>
      <w:r>
        <w:t xml:space="preserve">, with Catherine Chafe joining the meeting by telephone. </w:t>
      </w:r>
    </w:p>
    <w:p w:rsidR="001F4939" w:rsidRDefault="001F4939" w:rsidP="001F4939"/>
    <w:p w:rsidR="001F4939" w:rsidRDefault="001F4939" w:rsidP="001F4939">
      <w:r>
        <w:t>All present supported the formation of a Gander Heritage Committee as an umbrella group to represent the interests of the various history/heritage-related special interest groups in Gander and area, and attendees all indicated they would be willing to become members of such a group, and/or stand for election to its executive committee.</w:t>
      </w:r>
    </w:p>
    <w:p w:rsidR="001F4939" w:rsidRDefault="001F4939" w:rsidP="001F4939"/>
    <w:p w:rsidR="001F4939" w:rsidRDefault="001F4939" w:rsidP="001F4939">
      <w:r>
        <w:t>It was agreed that the next step should be to reach out to the various groups that are already active in the greater community to ensure there is consensus on the proposed mandate; and to concurrently research the most appropriate governance structure through which to achieve that objective. It is hoped the group can reconvene before Christmas to review progress on these first steps.</w:t>
      </w:r>
    </w:p>
    <w:p w:rsidR="00C37C5B" w:rsidRDefault="001F4939" w:rsidP="002A2170">
      <w:pPr>
        <w:pStyle w:val="Heading1"/>
      </w:pPr>
      <w:r>
        <w:t>7</w:t>
      </w:r>
      <w:r w:rsidR="007B5E23">
        <w:t>.</w:t>
      </w:r>
      <w:r w:rsidR="007B5E23">
        <w:tab/>
      </w:r>
      <w:r w:rsidR="00FC700D">
        <w:t>ADMINISTRATION</w:t>
      </w:r>
    </w:p>
    <w:p w:rsidR="002D67B8" w:rsidRDefault="002A2170" w:rsidP="002A2170">
      <w:pPr>
        <w:ind w:firstLine="720"/>
      </w:pPr>
      <w:proofErr w:type="gramStart"/>
      <w:r>
        <w:t>None.</w:t>
      </w:r>
      <w:proofErr w:type="gramEnd"/>
    </w:p>
    <w:p w:rsidR="007E0D19" w:rsidRDefault="007B5E23" w:rsidP="00FC700D">
      <w:pPr>
        <w:pStyle w:val="Heading1"/>
      </w:pPr>
      <w:r>
        <w:t>8</w:t>
      </w:r>
      <w:r w:rsidR="00FC700D">
        <w:t>.</w:t>
      </w:r>
      <w:r w:rsidR="00FC700D">
        <w:tab/>
        <w:t>CORRESPONDENCE</w:t>
      </w:r>
    </w:p>
    <w:p w:rsidR="002622DB" w:rsidRPr="00FE766E" w:rsidRDefault="006A0391" w:rsidP="006A0391">
      <w:pPr>
        <w:ind w:firstLine="720"/>
      </w:pPr>
      <w:proofErr w:type="gramStart"/>
      <w:r>
        <w:t>None.</w:t>
      </w:r>
      <w:proofErr w:type="gramEnd"/>
    </w:p>
    <w:p w:rsidR="0085396C" w:rsidRDefault="007B5E23" w:rsidP="006640D8">
      <w:pPr>
        <w:pStyle w:val="Heading1"/>
      </w:pPr>
      <w:r>
        <w:t>9</w:t>
      </w:r>
      <w:r w:rsidR="00BC7929">
        <w:t>.</w:t>
      </w:r>
      <w:r w:rsidR="00BC7929">
        <w:tab/>
        <w:t>NEW BUSINESS</w:t>
      </w:r>
    </w:p>
    <w:p w:rsidR="00241ADB" w:rsidRDefault="00B76FF4" w:rsidP="00C31643">
      <w:r>
        <w:tab/>
      </w:r>
      <w:proofErr w:type="gramStart"/>
      <w:r>
        <w:t>None.</w:t>
      </w:r>
      <w:proofErr w:type="gramEnd"/>
    </w:p>
    <w:p w:rsidR="00BB3855" w:rsidRDefault="00BB3855" w:rsidP="00C31643"/>
    <w:p w:rsidR="00092B02" w:rsidRPr="00092B02" w:rsidRDefault="007B5E23" w:rsidP="00092B02">
      <w:pPr>
        <w:pStyle w:val="Heading1"/>
      </w:pPr>
      <w:r>
        <w:lastRenderedPageBreak/>
        <w:t>10</w:t>
      </w:r>
      <w:r w:rsidR="00FC700D">
        <w:t>.</w:t>
      </w:r>
      <w:r w:rsidR="00FC700D">
        <w:tab/>
        <w:t>ADJOURNMENT</w:t>
      </w:r>
    </w:p>
    <w:p w:rsidR="00B0215E" w:rsidRDefault="00B0215E" w:rsidP="00B0215E"/>
    <w:p w:rsidR="00B13F07" w:rsidRDefault="00B0215E" w:rsidP="00B0215E">
      <w:pPr>
        <w:rPr>
          <w:b/>
          <w:sz w:val="26"/>
          <w:szCs w:val="26"/>
        </w:rPr>
      </w:pPr>
      <w:r w:rsidRPr="00BA0A0A">
        <w:rPr>
          <w:b/>
          <w:sz w:val="26"/>
          <w:szCs w:val="26"/>
        </w:rPr>
        <w:t>Motion #</w:t>
      </w:r>
      <w:r w:rsidR="00C532C8">
        <w:rPr>
          <w:b/>
          <w:sz w:val="26"/>
          <w:szCs w:val="26"/>
        </w:rPr>
        <w:t>14-</w:t>
      </w:r>
      <w:r w:rsidR="001F4939">
        <w:rPr>
          <w:b/>
          <w:sz w:val="26"/>
          <w:szCs w:val="26"/>
        </w:rPr>
        <w:t>229</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There being no fu</w:t>
      </w:r>
      <w:r w:rsidR="00FA38C9">
        <w:t xml:space="preserve">rther business, it was moved by </w:t>
      </w:r>
      <w:r w:rsidR="00C05742">
        <w:t>Deputy Mayor Abbott</w:t>
      </w:r>
      <w:r w:rsidR="00103118">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82703A">
        <w:t>7</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054954" w:rsidRDefault="00054954" w:rsidP="007E0D19"/>
    <w:p w:rsidR="00C36C39" w:rsidRDefault="00C36C39" w:rsidP="007E0D19"/>
    <w:p w:rsidR="00FF40F4" w:rsidRDefault="00C36C39" w:rsidP="007E0D19">
      <w:r>
        <w:t>T</w:t>
      </w:r>
      <w:r w:rsidR="00FC700D">
        <w:t>he meeting adjourned at</w:t>
      </w:r>
      <w:r w:rsidR="00893E2E">
        <w:t xml:space="preserve"> </w:t>
      </w:r>
      <w:r w:rsidR="00C05742">
        <w:t>5</w:t>
      </w:r>
      <w:r w:rsidR="00FC4E11">
        <w:t>:</w:t>
      </w:r>
      <w:r w:rsidR="001F4939">
        <w:t>2</w:t>
      </w:r>
      <w:r w:rsidR="00C05742">
        <w:t>0</w:t>
      </w:r>
      <w:r w:rsidR="00FC4E11">
        <w:t>pm</w:t>
      </w:r>
      <w:r w:rsidR="00C613CD">
        <w:t>.</w:t>
      </w:r>
    </w:p>
    <w:p w:rsidR="00AB03A6" w:rsidRDefault="00AB03A6" w:rsidP="007E0D19"/>
    <w:p w:rsidR="00C36C39" w:rsidRDefault="00C36C39" w:rsidP="007E0D19"/>
    <w:p w:rsidR="00FC700D" w:rsidRDefault="00091412">
      <w:pPr>
        <w:rPr>
          <w:b/>
        </w:rPr>
      </w:pPr>
      <w:r w:rsidRPr="00091412">
        <w:rPr>
          <w:noProof/>
          <w:lang w:val="en-CA" w:eastAsia="en-CA"/>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C05742" w:rsidP="00FC700D">
      <w:pPr>
        <w:rPr>
          <w:b/>
        </w:rPr>
      </w:pPr>
      <w:r>
        <w:rPr>
          <w:b/>
        </w:rPr>
        <w:t>C. Elliott, Mayor</w:t>
      </w:r>
    </w:p>
    <w:p w:rsidR="00C36C39" w:rsidRDefault="00C36C39" w:rsidP="00FC700D">
      <w:pPr>
        <w:rPr>
          <w:b/>
        </w:rPr>
      </w:pPr>
    </w:p>
    <w:p w:rsidR="0035518B" w:rsidRDefault="0035518B" w:rsidP="00FC700D">
      <w:pPr>
        <w:rPr>
          <w:b/>
        </w:rPr>
      </w:pPr>
    </w:p>
    <w:p w:rsidR="007F2224" w:rsidRDefault="007F2224" w:rsidP="00FC700D">
      <w:pPr>
        <w:rPr>
          <w:b/>
        </w:rPr>
      </w:pPr>
      <w:r>
        <w:rPr>
          <w:b/>
        </w:rPr>
        <w:t>___________________________________</w:t>
      </w:r>
    </w:p>
    <w:p w:rsidR="007F2224" w:rsidRPr="00FC700D" w:rsidRDefault="00923400" w:rsidP="00FC700D">
      <w:pPr>
        <w:rPr>
          <w:b/>
        </w:rPr>
      </w:pPr>
      <w:r>
        <w:rPr>
          <w:b/>
        </w:rPr>
        <w:t>G. Brown</w:t>
      </w:r>
      <w:r w:rsidR="002F1039">
        <w:rPr>
          <w:b/>
        </w:rPr>
        <w:t>, Town Clerk</w:t>
      </w:r>
      <w:r w:rsidR="009555F5">
        <w:rPr>
          <w:b/>
        </w:rPr>
        <w:t xml:space="preserve"> </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60E" w:rsidRDefault="005D660E" w:rsidP="007E0D19">
      <w:r>
        <w:separator/>
      </w:r>
    </w:p>
  </w:endnote>
  <w:endnote w:type="continuationSeparator" w:id="0">
    <w:p w:rsidR="005D660E" w:rsidRDefault="005D660E" w:rsidP="007E0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60E" w:rsidRDefault="005D660E" w:rsidP="007E0D19">
      <w:r>
        <w:separator/>
      </w:r>
    </w:p>
  </w:footnote>
  <w:footnote w:type="continuationSeparator" w:id="0">
    <w:p w:rsidR="005D660E" w:rsidRDefault="005D660E"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F70" w:rsidRPr="007E0D19" w:rsidRDefault="00941F70"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CE6545">
      <w:rPr>
        <w:b/>
        <w:i/>
        <w:color w:val="808080" w:themeColor="background1" w:themeShade="80"/>
      </w:rPr>
      <w:t>November</w:t>
    </w:r>
    <w:r>
      <w:rPr>
        <w:b/>
        <w:i/>
        <w:color w:val="808080" w:themeColor="background1" w:themeShade="80"/>
      </w:rPr>
      <w:t xml:space="preserve"> </w:t>
    </w:r>
    <w:r w:rsidR="00CE6545">
      <w:rPr>
        <w:b/>
        <w:i/>
        <w:color w:val="808080" w:themeColor="background1" w:themeShade="80"/>
      </w:rPr>
      <w:t>5</w:t>
    </w:r>
    <w:r>
      <w:rPr>
        <w:b/>
        <w:i/>
        <w:color w:val="808080" w:themeColor="background1" w:themeShade="80"/>
      </w:rPr>
      <w:t>, 2014</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091412" w:rsidRPr="007E0D19">
          <w:rPr>
            <w:b/>
            <w:i/>
            <w:color w:val="7F7F7F" w:themeColor="text1" w:themeTint="80"/>
          </w:rPr>
          <w:fldChar w:fldCharType="begin"/>
        </w:r>
        <w:r w:rsidRPr="007E0D19">
          <w:rPr>
            <w:b/>
            <w:i/>
            <w:color w:val="7F7F7F" w:themeColor="text1" w:themeTint="80"/>
          </w:rPr>
          <w:instrText xml:space="preserve"> PAGE </w:instrText>
        </w:r>
        <w:r w:rsidR="00091412" w:rsidRPr="007E0D19">
          <w:rPr>
            <w:b/>
            <w:i/>
            <w:color w:val="7F7F7F" w:themeColor="text1" w:themeTint="80"/>
          </w:rPr>
          <w:fldChar w:fldCharType="separate"/>
        </w:r>
        <w:r w:rsidR="00505752">
          <w:rPr>
            <w:b/>
            <w:i/>
            <w:noProof/>
            <w:color w:val="7F7F7F" w:themeColor="text1" w:themeTint="80"/>
          </w:rPr>
          <w:t>15</w:t>
        </w:r>
        <w:r w:rsidR="00091412" w:rsidRPr="007E0D19">
          <w:rPr>
            <w:b/>
            <w:i/>
            <w:color w:val="7F7F7F" w:themeColor="text1" w:themeTint="80"/>
          </w:rPr>
          <w:fldChar w:fldCharType="end"/>
        </w:r>
        <w:r w:rsidRPr="007E0D19">
          <w:rPr>
            <w:b/>
            <w:i/>
            <w:color w:val="7F7F7F" w:themeColor="text1" w:themeTint="80"/>
          </w:rPr>
          <w:t xml:space="preserve"> of </w:t>
        </w:r>
        <w:r w:rsidR="00091412" w:rsidRPr="007E0D19">
          <w:rPr>
            <w:b/>
            <w:i/>
            <w:color w:val="7F7F7F" w:themeColor="text1" w:themeTint="80"/>
          </w:rPr>
          <w:fldChar w:fldCharType="begin"/>
        </w:r>
        <w:r w:rsidRPr="007E0D19">
          <w:rPr>
            <w:b/>
            <w:i/>
            <w:color w:val="7F7F7F" w:themeColor="text1" w:themeTint="80"/>
          </w:rPr>
          <w:instrText xml:space="preserve"> NUMPAGES  </w:instrText>
        </w:r>
        <w:r w:rsidR="00091412" w:rsidRPr="007E0D19">
          <w:rPr>
            <w:b/>
            <w:i/>
            <w:color w:val="7F7F7F" w:themeColor="text1" w:themeTint="80"/>
          </w:rPr>
          <w:fldChar w:fldCharType="separate"/>
        </w:r>
        <w:r w:rsidR="00505752">
          <w:rPr>
            <w:b/>
            <w:i/>
            <w:noProof/>
            <w:color w:val="7F7F7F" w:themeColor="text1" w:themeTint="80"/>
          </w:rPr>
          <w:t>15</w:t>
        </w:r>
        <w:r w:rsidR="00091412" w:rsidRPr="007E0D19">
          <w:rPr>
            <w:b/>
            <w:i/>
            <w:color w:val="7F7F7F" w:themeColor="text1" w:themeTint="80"/>
          </w:rPr>
          <w:fldChar w:fldCharType="end"/>
        </w:r>
      </w:sdtContent>
    </w:sdt>
  </w:p>
  <w:p w:rsidR="00941F70" w:rsidRPr="00C22809" w:rsidRDefault="00941F70">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F70" w:rsidRPr="00C20CB1" w:rsidRDefault="00941F70"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941F70" w:rsidRPr="001169EB" w:rsidRDefault="00941F70"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941F70" w:rsidRPr="001169EB" w:rsidRDefault="00B76FF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November</w:t>
    </w:r>
    <w:r w:rsidR="00941F70">
      <w:rPr>
        <w:rFonts w:cs="Arial"/>
        <w:b/>
        <w:sz w:val="28"/>
        <w:szCs w:val="28"/>
      </w:rPr>
      <w:t xml:space="preserve"> 5, 2014 @ 4:30 p</w:t>
    </w:r>
    <w:r w:rsidR="00941F70" w:rsidRPr="001169EB">
      <w:rPr>
        <w:rFonts w:cs="Arial"/>
        <w:b/>
        <w:sz w:val="28"/>
        <w:szCs w:val="28"/>
      </w:rPr>
      <w:t>m</w:t>
    </w:r>
  </w:p>
  <w:p w:rsidR="00941F70" w:rsidRDefault="00941F70"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D6F"/>
    <w:multiLevelType w:val="hybridMultilevel"/>
    <w:tmpl w:val="20604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197754"/>
    <w:multiLevelType w:val="hybridMultilevel"/>
    <w:tmpl w:val="55E00832"/>
    <w:lvl w:ilvl="0" w:tplc="312E229E">
      <w:start w:val="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756EBF"/>
    <w:multiLevelType w:val="hybridMultilevel"/>
    <w:tmpl w:val="B6C668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360E7E"/>
    <w:multiLevelType w:val="hybridMultilevel"/>
    <w:tmpl w:val="3FA06D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4483D84"/>
    <w:multiLevelType w:val="hybridMultilevel"/>
    <w:tmpl w:val="86805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E74821"/>
    <w:multiLevelType w:val="hybridMultilevel"/>
    <w:tmpl w:val="DBCA6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FC09C8"/>
    <w:multiLevelType w:val="hybridMultilevel"/>
    <w:tmpl w:val="459AB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2C3D90"/>
    <w:multiLevelType w:val="hybridMultilevel"/>
    <w:tmpl w:val="C9E87606"/>
    <w:lvl w:ilvl="0" w:tplc="346C91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2332C39"/>
    <w:multiLevelType w:val="hybridMultilevel"/>
    <w:tmpl w:val="5FF23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27E07E40"/>
    <w:multiLevelType w:val="hybridMultilevel"/>
    <w:tmpl w:val="4CC2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C976E0"/>
    <w:multiLevelType w:val="hybridMultilevel"/>
    <w:tmpl w:val="CEF4FC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604F34"/>
    <w:multiLevelType w:val="hybridMultilevel"/>
    <w:tmpl w:val="86FC0F48"/>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8">
    <w:nsid w:val="399E3414"/>
    <w:multiLevelType w:val="hybridMultilevel"/>
    <w:tmpl w:val="0286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086FF4"/>
    <w:multiLevelType w:val="hybridMultilevel"/>
    <w:tmpl w:val="0BAE4D2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59289C"/>
    <w:multiLevelType w:val="hybridMultilevel"/>
    <w:tmpl w:val="EAE2884C"/>
    <w:lvl w:ilvl="0" w:tplc="D66810F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D520D1"/>
    <w:multiLevelType w:val="hybridMultilevel"/>
    <w:tmpl w:val="78CCA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B63957"/>
    <w:multiLevelType w:val="hybridMultilevel"/>
    <w:tmpl w:val="8FF89AE4"/>
    <w:lvl w:ilvl="0" w:tplc="ABBE1F1A">
      <w:start w:val="7"/>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E645EE"/>
    <w:multiLevelType w:val="hybridMultilevel"/>
    <w:tmpl w:val="8B000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6">
    <w:nsid w:val="5B4B1A27"/>
    <w:multiLevelType w:val="hybridMultilevel"/>
    <w:tmpl w:val="2292A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072983"/>
    <w:multiLevelType w:val="hybridMultilevel"/>
    <w:tmpl w:val="72B89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0451091"/>
    <w:multiLevelType w:val="hybridMultilevel"/>
    <w:tmpl w:val="83B2E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6D71"/>
    <w:multiLevelType w:val="hybridMultilevel"/>
    <w:tmpl w:val="23780F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6A4B30"/>
    <w:multiLevelType w:val="hybridMultilevel"/>
    <w:tmpl w:val="67968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CE67DF"/>
    <w:multiLevelType w:val="hybridMultilevel"/>
    <w:tmpl w:val="B92C508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3">
    <w:nsid w:val="69DE417E"/>
    <w:multiLevelType w:val="hybridMultilevel"/>
    <w:tmpl w:val="4E3EEF30"/>
    <w:lvl w:ilvl="0" w:tplc="21F07EDE">
      <w:start w:val="1"/>
      <w:numFmt w:val="decimal"/>
      <w:lvlText w:val="(%1)"/>
      <w:lvlJc w:val="left"/>
      <w:pPr>
        <w:ind w:left="9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600020"/>
    <w:multiLevelType w:val="hybridMultilevel"/>
    <w:tmpl w:val="20AA9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7A48D6"/>
    <w:multiLevelType w:val="multilevel"/>
    <w:tmpl w:val="1C2E59FC"/>
    <w:lvl w:ilvl="0">
      <w:start w:val="1"/>
      <w:numFmt w:val="decimal"/>
      <w:lvlText w:val="%1."/>
      <w:lvlJc w:val="left"/>
      <w:pPr>
        <w:tabs>
          <w:tab w:val="num" w:pos="1080"/>
        </w:tabs>
        <w:ind w:left="1080" w:hanging="360"/>
      </w:pPr>
    </w:lvl>
    <w:lvl w:ilvl="1">
      <w:start w:val="1"/>
      <w:numFmt w:val="decimal"/>
      <w:isLgl/>
      <w:lvlText w:val="%1.%2."/>
      <w:lvlJc w:val="left"/>
      <w:pPr>
        <w:ind w:left="1260" w:hanging="54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36">
    <w:nsid w:val="733C0A9F"/>
    <w:multiLevelType w:val="hybridMultilevel"/>
    <w:tmpl w:val="671E7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4E50B8"/>
    <w:multiLevelType w:val="hybridMultilevel"/>
    <w:tmpl w:val="0276B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4A12B7"/>
    <w:multiLevelType w:val="hybridMultilevel"/>
    <w:tmpl w:val="1E18F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40"/>
  </w:num>
  <w:num w:numId="4">
    <w:abstractNumId w:val="14"/>
  </w:num>
  <w:num w:numId="5">
    <w:abstractNumId w:val="38"/>
  </w:num>
  <w:num w:numId="6">
    <w:abstractNumId w:val="16"/>
  </w:num>
  <w:num w:numId="7">
    <w:abstractNumId w:val="15"/>
  </w:num>
  <w:num w:numId="8">
    <w:abstractNumId w:val="4"/>
  </w:num>
  <w:num w:numId="9">
    <w:abstractNumId w:val="2"/>
  </w:num>
  <w:num w:numId="10">
    <w:abstractNumId w:val="25"/>
  </w:num>
  <w:num w:numId="11">
    <w:abstractNumId w:val="29"/>
  </w:num>
  <w:num w:numId="12">
    <w:abstractNumId w:val="13"/>
  </w:num>
  <w:num w:numId="13">
    <w:abstractNumId w:val="3"/>
  </w:num>
  <w:num w:numId="14">
    <w:abstractNumId w:val="18"/>
  </w:num>
  <w:num w:numId="15">
    <w:abstractNumId w:val="10"/>
  </w:num>
  <w:num w:numId="16">
    <w:abstractNumId w:val="17"/>
  </w:num>
  <w:num w:numId="17">
    <w:abstractNumId w:val="27"/>
  </w:num>
  <w:num w:numId="18">
    <w:abstractNumId w:val="28"/>
  </w:num>
  <w:num w:numId="19">
    <w:abstractNumId w:val="22"/>
  </w:num>
  <w:num w:numId="20">
    <w:abstractNumId w:val="1"/>
  </w:num>
  <w:num w:numId="21">
    <w:abstractNumId w:val="9"/>
  </w:num>
  <w:num w:numId="22">
    <w:abstractNumId w:val="20"/>
  </w:num>
  <w:num w:numId="23">
    <w:abstractNumId w:val="39"/>
  </w:num>
  <w:num w:numId="24">
    <w:abstractNumId w:val="24"/>
  </w:num>
  <w:num w:numId="25">
    <w:abstractNumId w:val="0"/>
  </w:num>
  <w:num w:numId="26">
    <w:abstractNumId w:val="6"/>
  </w:num>
  <w:num w:numId="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35"/>
  </w:num>
  <w:num w:numId="30">
    <w:abstractNumId w:val="31"/>
  </w:num>
  <w:num w:numId="31">
    <w:abstractNumId w:val="8"/>
  </w:num>
  <w:num w:numId="32">
    <w:abstractNumId w:val="12"/>
  </w:num>
  <w:num w:numId="33">
    <w:abstractNumId w:val="37"/>
  </w:num>
  <w:num w:numId="34">
    <w:abstractNumId w:val="19"/>
  </w:num>
  <w:num w:numId="35">
    <w:abstractNumId w:val="7"/>
  </w:num>
  <w:num w:numId="36">
    <w:abstractNumId w:val="34"/>
  </w:num>
  <w:num w:numId="37">
    <w:abstractNumId w:val="23"/>
  </w:num>
  <w:num w:numId="38">
    <w:abstractNumId w:val="32"/>
  </w:num>
  <w:num w:numId="39">
    <w:abstractNumId w:val="26"/>
  </w:num>
  <w:num w:numId="40">
    <w:abstractNumId w:val="30"/>
  </w:num>
  <w:num w:numId="41">
    <w:abstractNumId w:val="3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82"/>
  </w:hdrShapeDefaults>
  <w:footnotePr>
    <w:footnote w:id="-1"/>
    <w:footnote w:id="0"/>
  </w:footnotePr>
  <w:endnotePr>
    <w:endnote w:id="-1"/>
    <w:endnote w:id="0"/>
  </w:endnotePr>
  <w:compat/>
  <w:rsids>
    <w:rsidRoot w:val="007E153D"/>
    <w:rsid w:val="00000FA2"/>
    <w:rsid w:val="0000128B"/>
    <w:rsid w:val="00002131"/>
    <w:rsid w:val="000025B6"/>
    <w:rsid w:val="00003161"/>
    <w:rsid w:val="00004424"/>
    <w:rsid w:val="000049D5"/>
    <w:rsid w:val="00004BF1"/>
    <w:rsid w:val="00005069"/>
    <w:rsid w:val="00005551"/>
    <w:rsid w:val="00011271"/>
    <w:rsid w:val="00011418"/>
    <w:rsid w:val="00015103"/>
    <w:rsid w:val="00015E8D"/>
    <w:rsid w:val="00016CAA"/>
    <w:rsid w:val="000171CA"/>
    <w:rsid w:val="00017381"/>
    <w:rsid w:val="000203D3"/>
    <w:rsid w:val="00020655"/>
    <w:rsid w:val="00020B59"/>
    <w:rsid w:val="000212E5"/>
    <w:rsid w:val="000228D9"/>
    <w:rsid w:val="00022F7E"/>
    <w:rsid w:val="000236A5"/>
    <w:rsid w:val="00023A71"/>
    <w:rsid w:val="00023C1A"/>
    <w:rsid w:val="00024481"/>
    <w:rsid w:val="0002453C"/>
    <w:rsid w:val="000248E5"/>
    <w:rsid w:val="000252B3"/>
    <w:rsid w:val="00025C9E"/>
    <w:rsid w:val="0002786D"/>
    <w:rsid w:val="000301A7"/>
    <w:rsid w:val="000307C3"/>
    <w:rsid w:val="000309AC"/>
    <w:rsid w:val="0003131A"/>
    <w:rsid w:val="00032243"/>
    <w:rsid w:val="00033733"/>
    <w:rsid w:val="000342C1"/>
    <w:rsid w:val="00034485"/>
    <w:rsid w:val="000344F2"/>
    <w:rsid w:val="00034581"/>
    <w:rsid w:val="00034A1D"/>
    <w:rsid w:val="0003614B"/>
    <w:rsid w:val="00036231"/>
    <w:rsid w:val="000366E0"/>
    <w:rsid w:val="00036A65"/>
    <w:rsid w:val="00037FAD"/>
    <w:rsid w:val="000407C2"/>
    <w:rsid w:val="000418F9"/>
    <w:rsid w:val="00042453"/>
    <w:rsid w:val="00042B56"/>
    <w:rsid w:val="00042BB0"/>
    <w:rsid w:val="00043601"/>
    <w:rsid w:val="00043962"/>
    <w:rsid w:val="00044864"/>
    <w:rsid w:val="0004512B"/>
    <w:rsid w:val="00045695"/>
    <w:rsid w:val="000463CD"/>
    <w:rsid w:val="000473B6"/>
    <w:rsid w:val="000474E2"/>
    <w:rsid w:val="00047C53"/>
    <w:rsid w:val="000504CA"/>
    <w:rsid w:val="00050A60"/>
    <w:rsid w:val="00051DFB"/>
    <w:rsid w:val="0005226E"/>
    <w:rsid w:val="00052796"/>
    <w:rsid w:val="00052F31"/>
    <w:rsid w:val="0005330A"/>
    <w:rsid w:val="00054954"/>
    <w:rsid w:val="000552AC"/>
    <w:rsid w:val="000555DE"/>
    <w:rsid w:val="00055D2C"/>
    <w:rsid w:val="000562F0"/>
    <w:rsid w:val="00056440"/>
    <w:rsid w:val="00057249"/>
    <w:rsid w:val="000578F6"/>
    <w:rsid w:val="00057A1A"/>
    <w:rsid w:val="00060051"/>
    <w:rsid w:val="00060423"/>
    <w:rsid w:val="000611B2"/>
    <w:rsid w:val="0006144B"/>
    <w:rsid w:val="00062B3B"/>
    <w:rsid w:val="000631FC"/>
    <w:rsid w:val="00063EF1"/>
    <w:rsid w:val="0006412C"/>
    <w:rsid w:val="00064CE2"/>
    <w:rsid w:val="00066DB6"/>
    <w:rsid w:val="000672CE"/>
    <w:rsid w:val="00067C7A"/>
    <w:rsid w:val="00070204"/>
    <w:rsid w:val="0007082C"/>
    <w:rsid w:val="00071602"/>
    <w:rsid w:val="00071C15"/>
    <w:rsid w:val="0007221E"/>
    <w:rsid w:val="0007267C"/>
    <w:rsid w:val="000731F4"/>
    <w:rsid w:val="00073347"/>
    <w:rsid w:val="00073361"/>
    <w:rsid w:val="00073CAF"/>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5ED"/>
    <w:rsid w:val="000866A0"/>
    <w:rsid w:val="0008747A"/>
    <w:rsid w:val="000876BA"/>
    <w:rsid w:val="00087888"/>
    <w:rsid w:val="00087A30"/>
    <w:rsid w:val="000903B3"/>
    <w:rsid w:val="000906B6"/>
    <w:rsid w:val="00090B5E"/>
    <w:rsid w:val="00090B7F"/>
    <w:rsid w:val="00090CBB"/>
    <w:rsid w:val="00090D0E"/>
    <w:rsid w:val="00090E0C"/>
    <w:rsid w:val="00091412"/>
    <w:rsid w:val="00091A34"/>
    <w:rsid w:val="00092673"/>
    <w:rsid w:val="0009271F"/>
    <w:rsid w:val="00092B02"/>
    <w:rsid w:val="000935DA"/>
    <w:rsid w:val="000937E4"/>
    <w:rsid w:val="00093C1C"/>
    <w:rsid w:val="00093F7F"/>
    <w:rsid w:val="000940EE"/>
    <w:rsid w:val="00094D09"/>
    <w:rsid w:val="00095ED1"/>
    <w:rsid w:val="00095F78"/>
    <w:rsid w:val="0009651E"/>
    <w:rsid w:val="00096625"/>
    <w:rsid w:val="000967F1"/>
    <w:rsid w:val="00096DBE"/>
    <w:rsid w:val="00097386"/>
    <w:rsid w:val="000973F7"/>
    <w:rsid w:val="000A02B6"/>
    <w:rsid w:val="000A0889"/>
    <w:rsid w:val="000A0D47"/>
    <w:rsid w:val="000A1324"/>
    <w:rsid w:val="000A13EA"/>
    <w:rsid w:val="000A148E"/>
    <w:rsid w:val="000A182A"/>
    <w:rsid w:val="000A1E38"/>
    <w:rsid w:val="000A27B9"/>
    <w:rsid w:val="000A29E9"/>
    <w:rsid w:val="000A2B71"/>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421"/>
    <w:rsid w:val="000C0D8D"/>
    <w:rsid w:val="000C0E52"/>
    <w:rsid w:val="000C16B3"/>
    <w:rsid w:val="000C1FFD"/>
    <w:rsid w:val="000C3D77"/>
    <w:rsid w:val="000C402E"/>
    <w:rsid w:val="000C4F33"/>
    <w:rsid w:val="000C6601"/>
    <w:rsid w:val="000C6DE5"/>
    <w:rsid w:val="000C7693"/>
    <w:rsid w:val="000C79E9"/>
    <w:rsid w:val="000C7B8B"/>
    <w:rsid w:val="000D0342"/>
    <w:rsid w:val="000D0580"/>
    <w:rsid w:val="000D1235"/>
    <w:rsid w:val="000D17D4"/>
    <w:rsid w:val="000D1884"/>
    <w:rsid w:val="000D195E"/>
    <w:rsid w:val="000D1F2B"/>
    <w:rsid w:val="000D1F47"/>
    <w:rsid w:val="000D207D"/>
    <w:rsid w:val="000D21CB"/>
    <w:rsid w:val="000D26DB"/>
    <w:rsid w:val="000D2AB2"/>
    <w:rsid w:val="000D34CE"/>
    <w:rsid w:val="000D3C05"/>
    <w:rsid w:val="000D3EE2"/>
    <w:rsid w:val="000D46FC"/>
    <w:rsid w:val="000D603E"/>
    <w:rsid w:val="000D62E8"/>
    <w:rsid w:val="000D6722"/>
    <w:rsid w:val="000D6C00"/>
    <w:rsid w:val="000D7620"/>
    <w:rsid w:val="000E0143"/>
    <w:rsid w:val="000E02D5"/>
    <w:rsid w:val="000E0E47"/>
    <w:rsid w:val="000E11B4"/>
    <w:rsid w:val="000E1E01"/>
    <w:rsid w:val="000E2469"/>
    <w:rsid w:val="000E4E98"/>
    <w:rsid w:val="000E5694"/>
    <w:rsid w:val="000E6C92"/>
    <w:rsid w:val="000E757A"/>
    <w:rsid w:val="000E78D5"/>
    <w:rsid w:val="000F00A7"/>
    <w:rsid w:val="000F07D2"/>
    <w:rsid w:val="000F0EE1"/>
    <w:rsid w:val="000F1F5C"/>
    <w:rsid w:val="000F211A"/>
    <w:rsid w:val="000F22B2"/>
    <w:rsid w:val="000F2394"/>
    <w:rsid w:val="000F3BBF"/>
    <w:rsid w:val="000F3C31"/>
    <w:rsid w:val="000F3D68"/>
    <w:rsid w:val="000F3ED2"/>
    <w:rsid w:val="000F4CB7"/>
    <w:rsid w:val="000F53CF"/>
    <w:rsid w:val="000F5B73"/>
    <w:rsid w:val="000F5CFB"/>
    <w:rsid w:val="000F632C"/>
    <w:rsid w:val="001001DE"/>
    <w:rsid w:val="00100274"/>
    <w:rsid w:val="00100C43"/>
    <w:rsid w:val="00100CEF"/>
    <w:rsid w:val="00101870"/>
    <w:rsid w:val="001018AF"/>
    <w:rsid w:val="0010190D"/>
    <w:rsid w:val="001020F5"/>
    <w:rsid w:val="00102846"/>
    <w:rsid w:val="00103118"/>
    <w:rsid w:val="0010320B"/>
    <w:rsid w:val="00103646"/>
    <w:rsid w:val="001048A9"/>
    <w:rsid w:val="00105328"/>
    <w:rsid w:val="00105AB2"/>
    <w:rsid w:val="00106CC2"/>
    <w:rsid w:val="0010700A"/>
    <w:rsid w:val="001071A7"/>
    <w:rsid w:val="001101EA"/>
    <w:rsid w:val="001111EC"/>
    <w:rsid w:val="00111315"/>
    <w:rsid w:val="0011170B"/>
    <w:rsid w:val="0011186A"/>
    <w:rsid w:val="001126CC"/>
    <w:rsid w:val="00112B9A"/>
    <w:rsid w:val="0011392C"/>
    <w:rsid w:val="00113956"/>
    <w:rsid w:val="00114E60"/>
    <w:rsid w:val="001151BF"/>
    <w:rsid w:val="00115E14"/>
    <w:rsid w:val="0011668F"/>
    <w:rsid w:val="0011677A"/>
    <w:rsid w:val="00116A36"/>
    <w:rsid w:val="00120752"/>
    <w:rsid w:val="00122775"/>
    <w:rsid w:val="001233C8"/>
    <w:rsid w:val="00124599"/>
    <w:rsid w:val="00125096"/>
    <w:rsid w:val="00125C98"/>
    <w:rsid w:val="0012632D"/>
    <w:rsid w:val="00126569"/>
    <w:rsid w:val="001265FC"/>
    <w:rsid w:val="00126D26"/>
    <w:rsid w:val="00126E8B"/>
    <w:rsid w:val="00130092"/>
    <w:rsid w:val="001300D7"/>
    <w:rsid w:val="0013031E"/>
    <w:rsid w:val="001307E4"/>
    <w:rsid w:val="001308A9"/>
    <w:rsid w:val="00130EF4"/>
    <w:rsid w:val="00131083"/>
    <w:rsid w:val="00131159"/>
    <w:rsid w:val="001320E5"/>
    <w:rsid w:val="001327BE"/>
    <w:rsid w:val="00132ED3"/>
    <w:rsid w:val="001336B2"/>
    <w:rsid w:val="00133B59"/>
    <w:rsid w:val="00134ADF"/>
    <w:rsid w:val="001355AC"/>
    <w:rsid w:val="00135FDD"/>
    <w:rsid w:val="00136231"/>
    <w:rsid w:val="00136936"/>
    <w:rsid w:val="00137060"/>
    <w:rsid w:val="00137FAE"/>
    <w:rsid w:val="00140129"/>
    <w:rsid w:val="0014018D"/>
    <w:rsid w:val="0014071F"/>
    <w:rsid w:val="00140ECA"/>
    <w:rsid w:val="001412D6"/>
    <w:rsid w:val="00141567"/>
    <w:rsid w:val="00141658"/>
    <w:rsid w:val="00141B1A"/>
    <w:rsid w:val="001421E5"/>
    <w:rsid w:val="00142A6D"/>
    <w:rsid w:val="00143416"/>
    <w:rsid w:val="00143616"/>
    <w:rsid w:val="00143C75"/>
    <w:rsid w:val="001441DA"/>
    <w:rsid w:val="00144419"/>
    <w:rsid w:val="00145C39"/>
    <w:rsid w:val="001461BC"/>
    <w:rsid w:val="00146DA4"/>
    <w:rsid w:val="00146F44"/>
    <w:rsid w:val="0014716F"/>
    <w:rsid w:val="00147B87"/>
    <w:rsid w:val="00147C64"/>
    <w:rsid w:val="0015055B"/>
    <w:rsid w:val="0015095E"/>
    <w:rsid w:val="00151525"/>
    <w:rsid w:val="00151C5F"/>
    <w:rsid w:val="00152017"/>
    <w:rsid w:val="001523B0"/>
    <w:rsid w:val="001557C1"/>
    <w:rsid w:val="00155804"/>
    <w:rsid w:val="00156825"/>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67247"/>
    <w:rsid w:val="00171668"/>
    <w:rsid w:val="00171BD2"/>
    <w:rsid w:val="00172108"/>
    <w:rsid w:val="0017278B"/>
    <w:rsid w:val="00172E36"/>
    <w:rsid w:val="00173E4E"/>
    <w:rsid w:val="001742AC"/>
    <w:rsid w:val="0017491C"/>
    <w:rsid w:val="00174D36"/>
    <w:rsid w:val="00174DBA"/>
    <w:rsid w:val="00174F2B"/>
    <w:rsid w:val="0017524D"/>
    <w:rsid w:val="00176105"/>
    <w:rsid w:val="0018010E"/>
    <w:rsid w:val="00180802"/>
    <w:rsid w:val="00180E72"/>
    <w:rsid w:val="001813BA"/>
    <w:rsid w:val="00182114"/>
    <w:rsid w:val="00182146"/>
    <w:rsid w:val="00182635"/>
    <w:rsid w:val="00182651"/>
    <w:rsid w:val="00182681"/>
    <w:rsid w:val="001833C6"/>
    <w:rsid w:val="00183D86"/>
    <w:rsid w:val="001840D6"/>
    <w:rsid w:val="00184293"/>
    <w:rsid w:val="001843D8"/>
    <w:rsid w:val="00184985"/>
    <w:rsid w:val="001852D7"/>
    <w:rsid w:val="0018569B"/>
    <w:rsid w:val="00185CF8"/>
    <w:rsid w:val="001863A3"/>
    <w:rsid w:val="001867D1"/>
    <w:rsid w:val="00187140"/>
    <w:rsid w:val="00187725"/>
    <w:rsid w:val="00191AD7"/>
    <w:rsid w:val="00192153"/>
    <w:rsid w:val="00192513"/>
    <w:rsid w:val="00192919"/>
    <w:rsid w:val="00192A3E"/>
    <w:rsid w:val="001936D8"/>
    <w:rsid w:val="00193860"/>
    <w:rsid w:val="0019447F"/>
    <w:rsid w:val="00194E59"/>
    <w:rsid w:val="00194EE4"/>
    <w:rsid w:val="00195153"/>
    <w:rsid w:val="00195837"/>
    <w:rsid w:val="00195C53"/>
    <w:rsid w:val="0019732C"/>
    <w:rsid w:val="001973FE"/>
    <w:rsid w:val="00197782"/>
    <w:rsid w:val="001A0532"/>
    <w:rsid w:val="001A0BD2"/>
    <w:rsid w:val="001A11CB"/>
    <w:rsid w:val="001A149E"/>
    <w:rsid w:val="001A158A"/>
    <w:rsid w:val="001A2811"/>
    <w:rsid w:val="001A3CD0"/>
    <w:rsid w:val="001A3F23"/>
    <w:rsid w:val="001A3FBD"/>
    <w:rsid w:val="001A5367"/>
    <w:rsid w:val="001A56C7"/>
    <w:rsid w:val="001A57AD"/>
    <w:rsid w:val="001A68CA"/>
    <w:rsid w:val="001B07DE"/>
    <w:rsid w:val="001B0A3E"/>
    <w:rsid w:val="001B0FB5"/>
    <w:rsid w:val="001B1057"/>
    <w:rsid w:val="001B3BDD"/>
    <w:rsid w:val="001B40A9"/>
    <w:rsid w:val="001B5347"/>
    <w:rsid w:val="001B5FA0"/>
    <w:rsid w:val="001B6191"/>
    <w:rsid w:val="001B62E1"/>
    <w:rsid w:val="001B66A8"/>
    <w:rsid w:val="001B70FD"/>
    <w:rsid w:val="001B754A"/>
    <w:rsid w:val="001B796A"/>
    <w:rsid w:val="001B7CB8"/>
    <w:rsid w:val="001B7D27"/>
    <w:rsid w:val="001C03D5"/>
    <w:rsid w:val="001C09EB"/>
    <w:rsid w:val="001C0BEA"/>
    <w:rsid w:val="001C0D4D"/>
    <w:rsid w:val="001C2EC9"/>
    <w:rsid w:val="001C32C4"/>
    <w:rsid w:val="001C33F2"/>
    <w:rsid w:val="001C4189"/>
    <w:rsid w:val="001C41D4"/>
    <w:rsid w:val="001C42D1"/>
    <w:rsid w:val="001C50BA"/>
    <w:rsid w:val="001C5C67"/>
    <w:rsid w:val="001C6B9E"/>
    <w:rsid w:val="001C70DB"/>
    <w:rsid w:val="001C7A09"/>
    <w:rsid w:val="001D1358"/>
    <w:rsid w:val="001D21A9"/>
    <w:rsid w:val="001D35C7"/>
    <w:rsid w:val="001D379E"/>
    <w:rsid w:val="001D3C22"/>
    <w:rsid w:val="001D460C"/>
    <w:rsid w:val="001D4A75"/>
    <w:rsid w:val="001D4AA4"/>
    <w:rsid w:val="001D59E8"/>
    <w:rsid w:val="001D7286"/>
    <w:rsid w:val="001E037E"/>
    <w:rsid w:val="001E04ED"/>
    <w:rsid w:val="001E097B"/>
    <w:rsid w:val="001E0A5A"/>
    <w:rsid w:val="001E0E0E"/>
    <w:rsid w:val="001E1AF4"/>
    <w:rsid w:val="001E224E"/>
    <w:rsid w:val="001E233B"/>
    <w:rsid w:val="001E270F"/>
    <w:rsid w:val="001E2DEE"/>
    <w:rsid w:val="001E38F5"/>
    <w:rsid w:val="001E4000"/>
    <w:rsid w:val="001E425A"/>
    <w:rsid w:val="001E6F5D"/>
    <w:rsid w:val="001E740B"/>
    <w:rsid w:val="001E74B6"/>
    <w:rsid w:val="001E75F2"/>
    <w:rsid w:val="001E78F0"/>
    <w:rsid w:val="001F1461"/>
    <w:rsid w:val="001F203E"/>
    <w:rsid w:val="001F2762"/>
    <w:rsid w:val="001F29AF"/>
    <w:rsid w:val="001F29B3"/>
    <w:rsid w:val="001F2BF5"/>
    <w:rsid w:val="001F3244"/>
    <w:rsid w:val="001F369B"/>
    <w:rsid w:val="001F3B2C"/>
    <w:rsid w:val="001F3DBA"/>
    <w:rsid w:val="001F45DD"/>
    <w:rsid w:val="001F4939"/>
    <w:rsid w:val="001F4ACC"/>
    <w:rsid w:val="001F526F"/>
    <w:rsid w:val="001F57E6"/>
    <w:rsid w:val="001F74A4"/>
    <w:rsid w:val="001F74E6"/>
    <w:rsid w:val="00200247"/>
    <w:rsid w:val="00200865"/>
    <w:rsid w:val="002011C4"/>
    <w:rsid w:val="002015A1"/>
    <w:rsid w:val="002020CB"/>
    <w:rsid w:val="00203144"/>
    <w:rsid w:val="002034FB"/>
    <w:rsid w:val="00206E46"/>
    <w:rsid w:val="002070B5"/>
    <w:rsid w:val="00207D02"/>
    <w:rsid w:val="00210E1C"/>
    <w:rsid w:val="00211314"/>
    <w:rsid w:val="002119EF"/>
    <w:rsid w:val="00212276"/>
    <w:rsid w:val="00212C38"/>
    <w:rsid w:val="00215E0A"/>
    <w:rsid w:val="00216B3D"/>
    <w:rsid w:val="00217B0A"/>
    <w:rsid w:val="00220083"/>
    <w:rsid w:val="00220294"/>
    <w:rsid w:val="002208C0"/>
    <w:rsid w:val="00220ABA"/>
    <w:rsid w:val="00220BAA"/>
    <w:rsid w:val="00222115"/>
    <w:rsid w:val="00222229"/>
    <w:rsid w:val="00222291"/>
    <w:rsid w:val="00223696"/>
    <w:rsid w:val="002254D6"/>
    <w:rsid w:val="00225699"/>
    <w:rsid w:val="00226A85"/>
    <w:rsid w:val="00226D37"/>
    <w:rsid w:val="00226FBD"/>
    <w:rsid w:val="00227566"/>
    <w:rsid w:val="0022759D"/>
    <w:rsid w:val="0022783F"/>
    <w:rsid w:val="002278DD"/>
    <w:rsid w:val="00227AA5"/>
    <w:rsid w:val="00227E54"/>
    <w:rsid w:val="0023042D"/>
    <w:rsid w:val="0023096D"/>
    <w:rsid w:val="0023159F"/>
    <w:rsid w:val="0023253E"/>
    <w:rsid w:val="002326CB"/>
    <w:rsid w:val="00233437"/>
    <w:rsid w:val="00233599"/>
    <w:rsid w:val="002340A4"/>
    <w:rsid w:val="0023459A"/>
    <w:rsid w:val="00234B3A"/>
    <w:rsid w:val="002353E4"/>
    <w:rsid w:val="002355FD"/>
    <w:rsid w:val="002358B2"/>
    <w:rsid w:val="002362D1"/>
    <w:rsid w:val="00236E68"/>
    <w:rsid w:val="00237B29"/>
    <w:rsid w:val="0024047A"/>
    <w:rsid w:val="00240491"/>
    <w:rsid w:val="00240FB0"/>
    <w:rsid w:val="002410D0"/>
    <w:rsid w:val="00241ADB"/>
    <w:rsid w:val="00241B86"/>
    <w:rsid w:val="00242832"/>
    <w:rsid w:val="0024362F"/>
    <w:rsid w:val="00243ED9"/>
    <w:rsid w:val="00244667"/>
    <w:rsid w:val="002447E1"/>
    <w:rsid w:val="00244E52"/>
    <w:rsid w:val="00244F9A"/>
    <w:rsid w:val="00245B33"/>
    <w:rsid w:val="00245FB4"/>
    <w:rsid w:val="002465AB"/>
    <w:rsid w:val="00246B7F"/>
    <w:rsid w:val="00246F1E"/>
    <w:rsid w:val="00246F43"/>
    <w:rsid w:val="00247017"/>
    <w:rsid w:val="00247486"/>
    <w:rsid w:val="00247B1A"/>
    <w:rsid w:val="00251098"/>
    <w:rsid w:val="002512C8"/>
    <w:rsid w:val="002513CF"/>
    <w:rsid w:val="00251A5A"/>
    <w:rsid w:val="00252908"/>
    <w:rsid w:val="00252C64"/>
    <w:rsid w:val="002536EB"/>
    <w:rsid w:val="00254A99"/>
    <w:rsid w:val="00254D64"/>
    <w:rsid w:val="00254DB3"/>
    <w:rsid w:val="00255577"/>
    <w:rsid w:val="002558AF"/>
    <w:rsid w:val="00257E47"/>
    <w:rsid w:val="002603BA"/>
    <w:rsid w:val="0026063A"/>
    <w:rsid w:val="00260D4C"/>
    <w:rsid w:val="002611A2"/>
    <w:rsid w:val="00261326"/>
    <w:rsid w:val="002613CA"/>
    <w:rsid w:val="002622DB"/>
    <w:rsid w:val="0026262F"/>
    <w:rsid w:val="00262B60"/>
    <w:rsid w:val="00262C41"/>
    <w:rsid w:val="00262F6A"/>
    <w:rsid w:val="00263295"/>
    <w:rsid w:val="00263455"/>
    <w:rsid w:val="00263C88"/>
    <w:rsid w:val="00264C7B"/>
    <w:rsid w:val="00264D75"/>
    <w:rsid w:val="00266C77"/>
    <w:rsid w:val="00266F34"/>
    <w:rsid w:val="00267547"/>
    <w:rsid w:val="00267D50"/>
    <w:rsid w:val="00270453"/>
    <w:rsid w:val="0027189B"/>
    <w:rsid w:val="002720E9"/>
    <w:rsid w:val="002720F2"/>
    <w:rsid w:val="00272356"/>
    <w:rsid w:val="002723E6"/>
    <w:rsid w:val="002725CF"/>
    <w:rsid w:val="00273125"/>
    <w:rsid w:val="00273166"/>
    <w:rsid w:val="0027321B"/>
    <w:rsid w:val="002737E8"/>
    <w:rsid w:val="00274F31"/>
    <w:rsid w:val="00275765"/>
    <w:rsid w:val="00277493"/>
    <w:rsid w:val="00280923"/>
    <w:rsid w:val="00280E2F"/>
    <w:rsid w:val="00282958"/>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DE8"/>
    <w:rsid w:val="00286EFA"/>
    <w:rsid w:val="0028748F"/>
    <w:rsid w:val="00287BCD"/>
    <w:rsid w:val="00290089"/>
    <w:rsid w:val="0029099A"/>
    <w:rsid w:val="00290DE0"/>
    <w:rsid w:val="00290E90"/>
    <w:rsid w:val="00291595"/>
    <w:rsid w:val="0029206F"/>
    <w:rsid w:val="00292975"/>
    <w:rsid w:val="0029319B"/>
    <w:rsid w:val="00293BFA"/>
    <w:rsid w:val="002949E4"/>
    <w:rsid w:val="00294CFF"/>
    <w:rsid w:val="0029596D"/>
    <w:rsid w:val="00295C19"/>
    <w:rsid w:val="00296851"/>
    <w:rsid w:val="00296AAC"/>
    <w:rsid w:val="00296CCE"/>
    <w:rsid w:val="00296EBC"/>
    <w:rsid w:val="002A021E"/>
    <w:rsid w:val="002A1516"/>
    <w:rsid w:val="002A180A"/>
    <w:rsid w:val="002A2170"/>
    <w:rsid w:val="002A2EA2"/>
    <w:rsid w:val="002A30C5"/>
    <w:rsid w:val="002A5598"/>
    <w:rsid w:val="002A5854"/>
    <w:rsid w:val="002A65D2"/>
    <w:rsid w:val="002A6A09"/>
    <w:rsid w:val="002A6C31"/>
    <w:rsid w:val="002A6CCD"/>
    <w:rsid w:val="002A71F7"/>
    <w:rsid w:val="002A734B"/>
    <w:rsid w:val="002A743D"/>
    <w:rsid w:val="002A7B7B"/>
    <w:rsid w:val="002B07A2"/>
    <w:rsid w:val="002B0D43"/>
    <w:rsid w:val="002B1699"/>
    <w:rsid w:val="002B18A3"/>
    <w:rsid w:val="002B1E8F"/>
    <w:rsid w:val="002B203E"/>
    <w:rsid w:val="002B2321"/>
    <w:rsid w:val="002B278D"/>
    <w:rsid w:val="002B29B9"/>
    <w:rsid w:val="002B4334"/>
    <w:rsid w:val="002B43D8"/>
    <w:rsid w:val="002B481A"/>
    <w:rsid w:val="002B4AF3"/>
    <w:rsid w:val="002B50D0"/>
    <w:rsid w:val="002B5B61"/>
    <w:rsid w:val="002B5FD4"/>
    <w:rsid w:val="002B6829"/>
    <w:rsid w:val="002C0611"/>
    <w:rsid w:val="002C18CF"/>
    <w:rsid w:val="002C1F0B"/>
    <w:rsid w:val="002C1FEE"/>
    <w:rsid w:val="002C3899"/>
    <w:rsid w:val="002C3FC8"/>
    <w:rsid w:val="002C4337"/>
    <w:rsid w:val="002C4756"/>
    <w:rsid w:val="002C4A71"/>
    <w:rsid w:val="002C4BBA"/>
    <w:rsid w:val="002C583E"/>
    <w:rsid w:val="002C5CCD"/>
    <w:rsid w:val="002D0435"/>
    <w:rsid w:val="002D24FE"/>
    <w:rsid w:val="002D251C"/>
    <w:rsid w:val="002D2A8E"/>
    <w:rsid w:val="002D2E32"/>
    <w:rsid w:val="002D356D"/>
    <w:rsid w:val="002D4F50"/>
    <w:rsid w:val="002D5937"/>
    <w:rsid w:val="002D67B8"/>
    <w:rsid w:val="002D6BEA"/>
    <w:rsid w:val="002D722C"/>
    <w:rsid w:val="002D7467"/>
    <w:rsid w:val="002D7740"/>
    <w:rsid w:val="002D7B49"/>
    <w:rsid w:val="002D7DC6"/>
    <w:rsid w:val="002E1992"/>
    <w:rsid w:val="002E1A3C"/>
    <w:rsid w:val="002E1B8F"/>
    <w:rsid w:val="002E2379"/>
    <w:rsid w:val="002E3E59"/>
    <w:rsid w:val="002E4F8A"/>
    <w:rsid w:val="002E51D8"/>
    <w:rsid w:val="002E56C8"/>
    <w:rsid w:val="002E5719"/>
    <w:rsid w:val="002E6C18"/>
    <w:rsid w:val="002E6C7C"/>
    <w:rsid w:val="002E7228"/>
    <w:rsid w:val="002E7307"/>
    <w:rsid w:val="002F1039"/>
    <w:rsid w:val="002F175B"/>
    <w:rsid w:val="002F3361"/>
    <w:rsid w:val="002F3594"/>
    <w:rsid w:val="002F395C"/>
    <w:rsid w:val="002F3AB1"/>
    <w:rsid w:val="002F48F7"/>
    <w:rsid w:val="002F4F01"/>
    <w:rsid w:val="002F50C5"/>
    <w:rsid w:val="002F5787"/>
    <w:rsid w:val="002F6FF9"/>
    <w:rsid w:val="002F71DF"/>
    <w:rsid w:val="00300413"/>
    <w:rsid w:val="003004A3"/>
    <w:rsid w:val="003007F9"/>
    <w:rsid w:val="0030126A"/>
    <w:rsid w:val="003029E4"/>
    <w:rsid w:val="003035A4"/>
    <w:rsid w:val="00303BD6"/>
    <w:rsid w:val="00304ED7"/>
    <w:rsid w:val="0030529E"/>
    <w:rsid w:val="00306FBE"/>
    <w:rsid w:val="00311225"/>
    <w:rsid w:val="00311385"/>
    <w:rsid w:val="0031139F"/>
    <w:rsid w:val="00311CF3"/>
    <w:rsid w:val="0031291F"/>
    <w:rsid w:val="0031382B"/>
    <w:rsid w:val="00313952"/>
    <w:rsid w:val="00313BDC"/>
    <w:rsid w:val="0031473C"/>
    <w:rsid w:val="003148BF"/>
    <w:rsid w:val="00315C7D"/>
    <w:rsid w:val="0031619A"/>
    <w:rsid w:val="00316721"/>
    <w:rsid w:val="00316E4E"/>
    <w:rsid w:val="003170A0"/>
    <w:rsid w:val="0031747D"/>
    <w:rsid w:val="00317B04"/>
    <w:rsid w:val="00317BE7"/>
    <w:rsid w:val="00317F0C"/>
    <w:rsid w:val="003200E8"/>
    <w:rsid w:val="00320623"/>
    <w:rsid w:val="00321C81"/>
    <w:rsid w:val="00321D6E"/>
    <w:rsid w:val="003220A6"/>
    <w:rsid w:val="0032254F"/>
    <w:rsid w:val="00322AE4"/>
    <w:rsid w:val="0032377F"/>
    <w:rsid w:val="00323C04"/>
    <w:rsid w:val="00323EA9"/>
    <w:rsid w:val="003242A1"/>
    <w:rsid w:val="00324681"/>
    <w:rsid w:val="003246FF"/>
    <w:rsid w:val="00324909"/>
    <w:rsid w:val="00324CF8"/>
    <w:rsid w:val="0032595C"/>
    <w:rsid w:val="00325B2A"/>
    <w:rsid w:val="00325B7B"/>
    <w:rsid w:val="00325F07"/>
    <w:rsid w:val="00326277"/>
    <w:rsid w:val="003266F5"/>
    <w:rsid w:val="003273F8"/>
    <w:rsid w:val="00327A4D"/>
    <w:rsid w:val="003303C7"/>
    <w:rsid w:val="00330CC4"/>
    <w:rsid w:val="0033192B"/>
    <w:rsid w:val="00331D06"/>
    <w:rsid w:val="00331DC1"/>
    <w:rsid w:val="00331F49"/>
    <w:rsid w:val="00332E79"/>
    <w:rsid w:val="00333ABE"/>
    <w:rsid w:val="00334EE6"/>
    <w:rsid w:val="0033540A"/>
    <w:rsid w:val="0033582E"/>
    <w:rsid w:val="00336A6C"/>
    <w:rsid w:val="00337A5E"/>
    <w:rsid w:val="00337BED"/>
    <w:rsid w:val="003401DB"/>
    <w:rsid w:val="00341463"/>
    <w:rsid w:val="003416DD"/>
    <w:rsid w:val="003434AB"/>
    <w:rsid w:val="0034355D"/>
    <w:rsid w:val="003445AC"/>
    <w:rsid w:val="0034490D"/>
    <w:rsid w:val="00345AEC"/>
    <w:rsid w:val="00345CA0"/>
    <w:rsid w:val="00346B3C"/>
    <w:rsid w:val="00347276"/>
    <w:rsid w:val="0034747F"/>
    <w:rsid w:val="003478EC"/>
    <w:rsid w:val="00347E48"/>
    <w:rsid w:val="00351078"/>
    <w:rsid w:val="00351B80"/>
    <w:rsid w:val="00352442"/>
    <w:rsid w:val="00352E77"/>
    <w:rsid w:val="00354368"/>
    <w:rsid w:val="0035479B"/>
    <w:rsid w:val="00354C61"/>
    <w:rsid w:val="0035518B"/>
    <w:rsid w:val="00356325"/>
    <w:rsid w:val="003568C9"/>
    <w:rsid w:val="003575E6"/>
    <w:rsid w:val="00357E7F"/>
    <w:rsid w:val="00360B5B"/>
    <w:rsid w:val="00361AF5"/>
    <w:rsid w:val="00362730"/>
    <w:rsid w:val="00362F45"/>
    <w:rsid w:val="00363538"/>
    <w:rsid w:val="00363FF1"/>
    <w:rsid w:val="00364C5B"/>
    <w:rsid w:val="00364EEC"/>
    <w:rsid w:val="0036586B"/>
    <w:rsid w:val="00365934"/>
    <w:rsid w:val="00366401"/>
    <w:rsid w:val="00366C76"/>
    <w:rsid w:val="00367581"/>
    <w:rsid w:val="00367C4C"/>
    <w:rsid w:val="00367E91"/>
    <w:rsid w:val="003726C8"/>
    <w:rsid w:val="00372F1E"/>
    <w:rsid w:val="0037318E"/>
    <w:rsid w:val="0037351A"/>
    <w:rsid w:val="00373625"/>
    <w:rsid w:val="00373AFA"/>
    <w:rsid w:val="00375E89"/>
    <w:rsid w:val="003763CB"/>
    <w:rsid w:val="003765E3"/>
    <w:rsid w:val="00376B3D"/>
    <w:rsid w:val="00377C99"/>
    <w:rsid w:val="00380EBC"/>
    <w:rsid w:val="0038122D"/>
    <w:rsid w:val="003815F0"/>
    <w:rsid w:val="00381AF7"/>
    <w:rsid w:val="00382195"/>
    <w:rsid w:val="0038246A"/>
    <w:rsid w:val="00382ACE"/>
    <w:rsid w:val="00383CB5"/>
    <w:rsid w:val="003848FE"/>
    <w:rsid w:val="003849AF"/>
    <w:rsid w:val="00385732"/>
    <w:rsid w:val="003857EA"/>
    <w:rsid w:val="00386DCE"/>
    <w:rsid w:val="003875CE"/>
    <w:rsid w:val="003918A3"/>
    <w:rsid w:val="003919BF"/>
    <w:rsid w:val="00392691"/>
    <w:rsid w:val="003926D1"/>
    <w:rsid w:val="00392932"/>
    <w:rsid w:val="00392BB3"/>
    <w:rsid w:val="00392E04"/>
    <w:rsid w:val="003933BB"/>
    <w:rsid w:val="0039459F"/>
    <w:rsid w:val="00394B28"/>
    <w:rsid w:val="003952BE"/>
    <w:rsid w:val="003966FB"/>
    <w:rsid w:val="003968D8"/>
    <w:rsid w:val="00396C83"/>
    <w:rsid w:val="0039724B"/>
    <w:rsid w:val="0039735F"/>
    <w:rsid w:val="003974EA"/>
    <w:rsid w:val="003979BF"/>
    <w:rsid w:val="00397D2D"/>
    <w:rsid w:val="003A0439"/>
    <w:rsid w:val="003A083A"/>
    <w:rsid w:val="003A22F8"/>
    <w:rsid w:val="003A338D"/>
    <w:rsid w:val="003A3520"/>
    <w:rsid w:val="003A3887"/>
    <w:rsid w:val="003A4181"/>
    <w:rsid w:val="003A5F79"/>
    <w:rsid w:val="003B0334"/>
    <w:rsid w:val="003B0731"/>
    <w:rsid w:val="003B0828"/>
    <w:rsid w:val="003B0B85"/>
    <w:rsid w:val="003B0C45"/>
    <w:rsid w:val="003B0DD3"/>
    <w:rsid w:val="003B1B95"/>
    <w:rsid w:val="003B27A9"/>
    <w:rsid w:val="003B3049"/>
    <w:rsid w:val="003B3499"/>
    <w:rsid w:val="003B369A"/>
    <w:rsid w:val="003B459B"/>
    <w:rsid w:val="003B5402"/>
    <w:rsid w:val="003B6232"/>
    <w:rsid w:val="003B700F"/>
    <w:rsid w:val="003B72C0"/>
    <w:rsid w:val="003B7819"/>
    <w:rsid w:val="003B7CF9"/>
    <w:rsid w:val="003C033A"/>
    <w:rsid w:val="003C06C9"/>
    <w:rsid w:val="003C1CE9"/>
    <w:rsid w:val="003C1E50"/>
    <w:rsid w:val="003C2204"/>
    <w:rsid w:val="003C26F8"/>
    <w:rsid w:val="003C3EB0"/>
    <w:rsid w:val="003C4501"/>
    <w:rsid w:val="003C47C1"/>
    <w:rsid w:val="003C4882"/>
    <w:rsid w:val="003C49F6"/>
    <w:rsid w:val="003C4DFC"/>
    <w:rsid w:val="003C54A0"/>
    <w:rsid w:val="003C58E1"/>
    <w:rsid w:val="003C5C5C"/>
    <w:rsid w:val="003C5E79"/>
    <w:rsid w:val="003C6A5B"/>
    <w:rsid w:val="003C7520"/>
    <w:rsid w:val="003D046C"/>
    <w:rsid w:val="003D193D"/>
    <w:rsid w:val="003D1B12"/>
    <w:rsid w:val="003D4735"/>
    <w:rsid w:val="003D4781"/>
    <w:rsid w:val="003D4C20"/>
    <w:rsid w:val="003D5B1D"/>
    <w:rsid w:val="003D6BA2"/>
    <w:rsid w:val="003D6C46"/>
    <w:rsid w:val="003D7550"/>
    <w:rsid w:val="003D7776"/>
    <w:rsid w:val="003D7E13"/>
    <w:rsid w:val="003E02E4"/>
    <w:rsid w:val="003E04FB"/>
    <w:rsid w:val="003E1E36"/>
    <w:rsid w:val="003E1EAF"/>
    <w:rsid w:val="003E24BD"/>
    <w:rsid w:val="003E27F2"/>
    <w:rsid w:val="003E310F"/>
    <w:rsid w:val="003E3157"/>
    <w:rsid w:val="003E3480"/>
    <w:rsid w:val="003E4C9E"/>
    <w:rsid w:val="003E4CC8"/>
    <w:rsid w:val="003E4FD9"/>
    <w:rsid w:val="003E563A"/>
    <w:rsid w:val="003E57AD"/>
    <w:rsid w:val="003E5FD1"/>
    <w:rsid w:val="003E6595"/>
    <w:rsid w:val="003E67D5"/>
    <w:rsid w:val="003F028B"/>
    <w:rsid w:val="003F0F9A"/>
    <w:rsid w:val="003F158C"/>
    <w:rsid w:val="003F1846"/>
    <w:rsid w:val="003F18E8"/>
    <w:rsid w:val="003F28B3"/>
    <w:rsid w:val="003F3617"/>
    <w:rsid w:val="003F5133"/>
    <w:rsid w:val="003F5835"/>
    <w:rsid w:val="003F5EF7"/>
    <w:rsid w:val="003F6117"/>
    <w:rsid w:val="003F61FB"/>
    <w:rsid w:val="003F6443"/>
    <w:rsid w:val="004000AD"/>
    <w:rsid w:val="004005C4"/>
    <w:rsid w:val="004022BC"/>
    <w:rsid w:val="0040269F"/>
    <w:rsid w:val="0040347A"/>
    <w:rsid w:val="00404252"/>
    <w:rsid w:val="0040482A"/>
    <w:rsid w:val="00405B5E"/>
    <w:rsid w:val="00406568"/>
    <w:rsid w:val="004067DF"/>
    <w:rsid w:val="00407F44"/>
    <w:rsid w:val="0041059C"/>
    <w:rsid w:val="00410641"/>
    <w:rsid w:val="004111D0"/>
    <w:rsid w:val="0041128D"/>
    <w:rsid w:val="00411460"/>
    <w:rsid w:val="00411926"/>
    <w:rsid w:val="00411D3A"/>
    <w:rsid w:val="004127F8"/>
    <w:rsid w:val="00412FB9"/>
    <w:rsid w:val="004134EF"/>
    <w:rsid w:val="00414B5A"/>
    <w:rsid w:val="00415290"/>
    <w:rsid w:val="00415609"/>
    <w:rsid w:val="00415A61"/>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75A"/>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5F6C"/>
    <w:rsid w:val="0043609C"/>
    <w:rsid w:val="004369F5"/>
    <w:rsid w:val="00436B20"/>
    <w:rsid w:val="00436C56"/>
    <w:rsid w:val="0043732D"/>
    <w:rsid w:val="00437566"/>
    <w:rsid w:val="00437611"/>
    <w:rsid w:val="004411C1"/>
    <w:rsid w:val="00441A26"/>
    <w:rsid w:val="00441DB4"/>
    <w:rsid w:val="00443BD9"/>
    <w:rsid w:val="004441B8"/>
    <w:rsid w:val="00444468"/>
    <w:rsid w:val="00444C8F"/>
    <w:rsid w:val="0044549D"/>
    <w:rsid w:val="00446009"/>
    <w:rsid w:val="00446267"/>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1BDC"/>
    <w:rsid w:val="0046384A"/>
    <w:rsid w:val="00464004"/>
    <w:rsid w:val="0046418E"/>
    <w:rsid w:val="004662B9"/>
    <w:rsid w:val="0046770F"/>
    <w:rsid w:val="00470A5E"/>
    <w:rsid w:val="00471393"/>
    <w:rsid w:val="00471689"/>
    <w:rsid w:val="00471E9F"/>
    <w:rsid w:val="004721A5"/>
    <w:rsid w:val="00472399"/>
    <w:rsid w:val="00472DA8"/>
    <w:rsid w:val="00472E30"/>
    <w:rsid w:val="00473643"/>
    <w:rsid w:val="00473DDC"/>
    <w:rsid w:val="00473EEA"/>
    <w:rsid w:val="00474798"/>
    <w:rsid w:val="00474873"/>
    <w:rsid w:val="00474C0E"/>
    <w:rsid w:val="004759F6"/>
    <w:rsid w:val="00475D79"/>
    <w:rsid w:val="00476751"/>
    <w:rsid w:val="00476E89"/>
    <w:rsid w:val="00477027"/>
    <w:rsid w:val="0048011B"/>
    <w:rsid w:val="00480376"/>
    <w:rsid w:val="00480908"/>
    <w:rsid w:val="00481C19"/>
    <w:rsid w:val="00482275"/>
    <w:rsid w:val="0048395F"/>
    <w:rsid w:val="00485477"/>
    <w:rsid w:val="0048761D"/>
    <w:rsid w:val="004907C7"/>
    <w:rsid w:val="0049112C"/>
    <w:rsid w:val="0049135E"/>
    <w:rsid w:val="004924E7"/>
    <w:rsid w:val="00493384"/>
    <w:rsid w:val="00494F3D"/>
    <w:rsid w:val="00495305"/>
    <w:rsid w:val="00495FC4"/>
    <w:rsid w:val="004962C3"/>
    <w:rsid w:val="00496390"/>
    <w:rsid w:val="0049649C"/>
    <w:rsid w:val="00496C78"/>
    <w:rsid w:val="004A05E0"/>
    <w:rsid w:val="004A1961"/>
    <w:rsid w:val="004A1B78"/>
    <w:rsid w:val="004A2343"/>
    <w:rsid w:val="004A2F99"/>
    <w:rsid w:val="004A3026"/>
    <w:rsid w:val="004A340A"/>
    <w:rsid w:val="004A3E0D"/>
    <w:rsid w:val="004A45CA"/>
    <w:rsid w:val="004A4C6F"/>
    <w:rsid w:val="004A4CB1"/>
    <w:rsid w:val="004A549C"/>
    <w:rsid w:val="004A6CB0"/>
    <w:rsid w:val="004A712D"/>
    <w:rsid w:val="004A725C"/>
    <w:rsid w:val="004A749A"/>
    <w:rsid w:val="004A78D8"/>
    <w:rsid w:val="004A7960"/>
    <w:rsid w:val="004A7F14"/>
    <w:rsid w:val="004B0778"/>
    <w:rsid w:val="004B0E31"/>
    <w:rsid w:val="004B12CF"/>
    <w:rsid w:val="004B22E4"/>
    <w:rsid w:val="004B30DC"/>
    <w:rsid w:val="004B3365"/>
    <w:rsid w:val="004B4249"/>
    <w:rsid w:val="004B55D9"/>
    <w:rsid w:val="004B5794"/>
    <w:rsid w:val="004B58A1"/>
    <w:rsid w:val="004B6081"/>
    <w:rsid w:val="004B6AB4"/>
    <w:rsid w:val="004B6CE7"/>
    <w:rsid w:val="004B75F2"/>
    <w:rsid w:val="004C03EB"/>
    <w:rsid w:val="004C0F2D"/>
    <w:rsid w:val="004C1DD4"/>
    <w:rsid w:val="004C274F"/>
    <w:rsid w:val="004C3018"/>
    <w:rsid w:val="004C33B2"/>
    <w:rsid w:val="004C389D"/>
    <w:rsid w:val="004C3DE6"/>
    <w:rsid w:val="004C4E0A"/>
    <w:rsid w:val="004C51B9"/>
    <w:rsid w:val="004C63B4"/>
    <w:rsid w:val="004C6D03"/>
    <w:rsid w:val="004C6F7C"/>
    <w:rsid w:val="004C74C7"/>
    <w:rsid w:val="004D0180"/>
    <w:rsid w:val="004D0596"/>
    <w:rsid w:val="004D0637"/>
    <w:rsid w:val="004D069C"/>
    <w:rsid w:val="004D0C5A"/>
    <w:rsid w:val="004D0D78"/>
    <w:rsid w:val="004D0E5A"/>
    <w:rsid w:val="004D15C1"/>
    <w:rsid w:val="004D1F80"/>
    <w:rsid w:val="004D304B"/>
    <w:rsid w:val="004D32D9"/>
    <w:rsid w:val="004D3C82"/>
    <w:rsid w:val="004D3EB4"/>
    <w:rsid w:val="004D4111"/>
    <w:rsid w:val="004D4315"/>
    <w:rsid w:val="004D4D6C"/>
    <w:rsid w:val="004D511E"/>
    <w:rsid w:val="004D51B2"/>
    <w:rsid w:val="004D57AB"/>
    <w:rsid w:val="004D5B4F"/>
    <w:rsid w:val="004D5BED"/>
    <w:rsid w:val="004D6A52"/>
    <w:rsid w:val="004D6B40"/>
    <w:rsid w:val="004D6C1A"/>
    <w:rsid w:val="004D7357"/>
    <w:rsid w:val="004D78ED"/>
    <w:rsid w:val="004D7E3C"/>
    <w:rsid w:val="004E025E"/>
    <w:rsid w:val="004E0C92"/>
    <w:rsid w:val="004E1693"/>
    <w:rsid w:val="004E185A"/>
    <w:rsid w:val="004E2286"/>
    <w:rsid w:val="004E34D1"/>
    <w:rsid w:val="004E3699"/>
    <w:rsid w:val="004E3812"/>
    <w:rsid w:val="004E3F7C"/>
    <w:rsid w:val="004E506D"/>
    <w:rsid w:val="004E58D0"/>
    <w:rsid w:val="004E5D82"/>
    <w:rsid w:val="004E6632"/>
    <w:rsid w:val="004E6B2A"/>
    <w:rsid w:val="004E6C03"/>
    <w:rsid w:val="004E6CA2"/>
    <w:rsid w:val="004E791D"/>
    <w:rsid w:val="004E7A11"/>
    <w:rsid w:val="004E7C2F"/>
    <w:rsid w:val="004F0544"/>
    <w:rsid w:val="004F074F"/>
    <w:rsid w:val="004F0CA1"/>
    <w:rsid w:val="004F15A0"/>
    <w:rsid w:val="004F18D7"/>
    <w:rsid w:val="004F28B5"/>
    <w:rsid w:val="004F39C8"/>
    <w:rsid w:val="004F4595"/>
    <w:rsid w:val="004F4750"/>
    <w:rsid w:val="004F5092"/>
    <w:rsid w:val="004F6423"/>
    <w:rsid w:val="004F6CD9"/>
    <w:rsid w:val="004F724E"/>
    <w:rsid w:val="005001E0"/>
    <w:rsid w:val="00501689"/>
    <w:rsid w:val="00501B2B"/>
    <w:rsid w:val="00501DE5"/>
    <w:rsid w:val="00502DEA"/>
    <w:rsid w:val="0050305C"/>
    <w:rsid w:val="00503BF1"/>
    <w:rsid w:val="00503D20"/>
    <w:rsid w:val="00504178"/>
    <w:rsid w:val="00504251"/>
    <w:rsid w:val="00504582"/>
    <w:rsid w:val="0050461E"/>
    <w:rsid w:val="0050462E"/>
    <w:rsid w:val="00504E33"/>
    <w:rsid w:val="00505752"/>
    <w:rsid w:val="005057AD"/>
    <w:rsid w:val="005063F2"/>
    <w:rsid w:val="00506E91"/>
    <w:rsid w:val="0050756F"/>
    <w:rsid w:val="00507B15"/>
    <w:rsid w:val="005106C0"/>
    <w:rsid w:val="005107FB"/>
    <w:rsid w:val="005118DA"/>
    <w:rsid w:val="00512129"/>
    <w:rsid w:val="005124A8"/>
    <w:rsid w:val="00512655"/>
    <w:rsid w:val="0051284A"/>
    <w:rsid w:val="00512E43"/>
    <w:rsid w:val="0051301D"/>
    <w:rsid w:val="005136D0"/>
    <w:rsid w:val="00513E8D"/>
    <w:rsid w:val="00513EBA"/>
    <w:rsid w:val="00514646"/>
    <w:rsid w:val="00515815"/>
    <w:rsid w:val="00516BB2"/>
    <w:rsid w:val="0051753A"/>
    <w:rsid w:val="00517F26"/>
    <w:rsid w:val="00520A66"/>
    <w:rsid w:val="005211B3"/>
    <w:rsid w:val="005218B0"/>
    <w:rsid w:val="00521970"/>
    <w:rsid w:val="00522300"/>
    <w:rsid w:val="005236DD"/>
    <w:rsid w:val="005238F0"/>
    <w:rsid w:val="00523B0F"/>
    <w:rsid w:val="00523CC8"/>
    <w:rsid w:val="0052445C"/>
    <w:rsid w:val="00524517"/>
    <w:rsid w:val="0052461F"/>
    <w:rsid w:val="00525A9D"/>
    <w:rsid w:val="0052628C"/>
    <w:rsid w:val="005265DB"/>
    <w:rsid w:val="005268AD"/>
    <w:rsid w:val="00526FC2"/>
    <w:rsid w:val="005307A2"/>
    <w:rsid w:val="005309A1"/>
    <w:rsid w:val="005315A1"/>
    <w:rsid w:val="00531CAE"/>
    <w:rsid w:val="005321B1"/>
    <w:rsid w:val="005325E3"/>
    <w:rsid w:val="00533198"/>
    <w:rsid w:val="00533692"/>
    <w:rsid w:val="005351E7"/>
    <w:rsid w:val="0053523E"/>
    <w:rsid w:val="00536050"/>
    <w:rsid w:val="00536385"/>
    <w:rsid w:val="005365A3"/>
    <w:rsid w:val="0053797B"/>
    <w:rsid w:val="00541922"/>
    <w:rsid w:val="005420FD"/>
    <w:rsid w:val="005423C7"/>
    <w:rsid w:val="005424D4"/>
    <w:rsid w:val="00542944"/>
    <w:rsid w:val="005429E7"/>
    <w:rsid w:val="00542A77"/>
    <w:rsid w:val="00545024"/>
    <w:rsid w:val="00545935"/>
    <w:rsid w:val="005465C8"/>
    <w:rsid w:val="005468A8"/>
    <w:rsid w:val="00546E39"/>
    <w:rsid w:val="005524EC"/>
    <w:rsid w:val="005527E8"/>
    <w:rsid w:val="00552A0A"/>
    <w:rsid w:val="00553066"/>
    <w:rsid w:val="005536E6"/>
    <w:rsid w:val="00553E9F"/>
    <w:rsid w:val="00554ABC"/>
    <w:rsid w:val="00555FF1"/>
    <w:rsid w:val="005563A8"/>
    <w:rsid w:val="005565BE"/>
    <w:rsid w:val="005566AD"/>
    <w:rsid w:val="00557740"/>
    <w:rsid w:val="0056038D"/>
    <w:rsid w:val="00561238"/>
    <w:rsid w:val="005616D3"/>
    <w:rsid w:val="005618C7"/>
    <w:rsid w:val="00561A29"/>
    <w:rsid w:val="00561BF1"/>
    <w:rsid w:val="005620FF"/>
    <w:rsid w:val="0056466A"/>
    <w:rsid w:val="005646BE"/>
    <w:rsid w:val="00564BB9"/>
    <w:rsid w:val="005658C5"/>
    <w:rsid w:val="00565C02"/>
    <w:rsid w:val="005663F9"/>
    <w:rsid w:val="00566409"/>
    <w:rsid w:val="00566418"/>
    <w:rsid w:val="00566E92"/>
    <w:rsid w:val="00567539"/>
    <w:rsid w:val="0056757F"/>
    <w:rsid w:val="00570538"/>
    <w:rsid w:val="0057067F"/>
    <w:rsid w:val="005709BD"/>
    <w:rsid w:val="00570A57"/>
    <w:rsid w:val="00570BBB"/>
    <w:rsid w:val="0057152A"/>
    <w:rsid w:val="005718D3"/>
    <w:rsid w:val="0057225C"/>
    <w:rsid w:val="005731FE"/>
    <w:rsid w:val="00573517"/>
    <w:rsid w:val="0057448D"/>
    <w:rsid w:val="00574643"/>
    <w:rsid w:val="005754B3"/>
    <w:rsid w:val="00575AAC"/>
    <w:rsid w:val="00576093"/>
    <w:rsid w:val="005762E4"/>
    <w:rsid w:val="00577EEC"/>
    <w:rsid w:val="00581274"/>
    <w:rsid w:val="0058137F"/>
    <w:rsid w:val="005817FE"/>
    <w:rsid w:val="00582C32"/>
    <w:rsid w:val="00582C87"/>
    <w:rsid w:val="00584297"/>
    <w:rsid w:val="00584A35"/>
    <w:rsid w:val="00584DD4"/>
    <w:rsid w:val="005853C4"/>
    <w:rsid w:val="00585657"/>
    <w:rsid w:val="005856E3"/>
    <w:rsid w:val="0058589D"/>
    <w:rsid w:val="00586816"/>
    <w:rsid w:val="00586E2D"/>
    <w:rsid w:val="00587BA6"/>
    <w:rsid w:val="00590002"/>
    <w:rsid w:val="005915E2"/>
    <w:rsid w:val="00592816"/>
    <w:rsid w:val="0059300D"/>
    <w:rsid w:val="0059383A"/>
    <w:rsid w:val="00594D7F"/>
    <w:rsid w:val="0059699E"/>
    <w:rsid w:val="00596C0C"/>
    <w:rsid w:val="00596CE6"/>
    <w:rsid w:val="00596D48"/>
    <w:rsid w:val="00596E72"/>
    <w:rsid w:val="005975C6"/>
    <w:rsid w:val="005A067A"/>
    <w:rsid w:val="005A0923"/>
    <w:rsid w:val="005A1EAB"/>
    <w:rsid w:val="005A26F5"/>
    <w:rsid w:val="005A2F60"/>
    <w:rsid w:val="005A36A4"/>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B7E93"/>
    <w:rsid w:val="005C0E23"/>
    <w:rsid w:val="005C10D3"/>
    <w:rsid w:val="005C1D08"/>
    <w:rsid w:val="005C2A30"/>
    <w:rsid w:val="005C3AE1"/>
    <w:rsid w:val="005C55AB"/>
    <w:rsid w:val="005C5753"/>
    <w:rsid w:val="005C5E23"/>
    <w:rsid w:val="005C6666"/>
    <w:rsid w:val="005C6903"/>
    <w:rsid w:val="005C6C9C"/>
    <w:rsid w:val="005C7494"/>
    <w:rsid w:val="005D01E8"/>
    <w:rsid w:val="005D1285"/>
    <w:rsid w:val="005D1386"/>
    <w:rsid w:val="005D1743"/>
    <w:rsid w:val="005D4457"/>
    <w:rsid w:val="005D5196"/>
    <w:rsid w:val="005D51F1"/>
    <w:rsid w:val="005D5597"/>
    <w:rsid w:val="005D5953"/>
    <w:rsid w:val="005D660E"/>
    <w:rsid w:val="005D6E6B"/>
    <w:rsid w:val="005D7707"/>
    <w:rsid w:val="005D7D66"/>
    <w:rsid w:val="005D7F44"/>
    <w:rsid w:val="005E0FA3"/>
    <w:rsid w:val="005E19CE"/>
    <w:rsid w:val="005E21B7"/>
    <w:rsid w:val="005E27A0"/>
    <w:rsid w:val="005E2985"/>
    <w:rsid w:val="005E2CC1"/>
    <w:rsid w:val="005E2EDC"/>
    <w:rsid w:val="005E3B03"/>
    <w:rsid w:val="005E4034"/>
    <w:rsid w:val="005E41C4"/>
    <w:rsid w:val="005E4300"/>
    <w:rsid w:val="005E4537"/>
    <w:rsid w:val="005E5047"/>
    <w:rsid w:val="005E51CC"/>
    <w:rsid w:val="005E6C89"/>
    <w:rsid w:val="005E7759"/>
    <w:rsid w:val="005E7B01"/>
    <w:rsid w:val="005F0045"/>
    <w:rsid w:val="005F051B"/>
    <w:rsid w:val="005F0EF0"/>
    <w:rsid w:val="005F0F37"/>
    <w:rsid w:val="005F11E1"/>
    <w:rsid w:val="005F1CD4"/>
    <w:rsid w:val="005F2051"/>
    <w:rsid w:val="005F206A"/>
    <w:rsid w:val="005F2E28"/>
    <w:rsid w:val="005F30C7"/>
    <w:rsid w:val="005F30E3"/>
    <w:rsid w:val="005F3334"/>
    <w:rsid w:val="005F3B3A"/>
    <w:rsid w:val="005F45BC"/>
    <w:rsid w:val="005F552B"/>
    <w:rsid w:val="005F71ED"/>
    <w:rsid w:val="005F72ED"/>
    <w:rsid w:val="005F7D48"/>
    <w:rsid w:val="006007AB"/>
    <w:rsid w:val="00600A04"/>
    <w:rsid w:val="0060201F"/>
    <w:rsid w:val="00602975"/>
    <w:rsid w:val="0060361C"/>
    <w:rsid w:val="00603B8A"/>
    <w:rsid w:val="00603C26"/>
    <w:rsid w:val="0060514E"/>
    <w:rsid w:val="00605226"/>
    <w:rsid w:val="006052E1"/>
    <w:rsid w:val="0060577F"/>
    <w:rsid w:val="00606E8C"/>
    <w:rsid w:val="00607009"/>
    <w:rsid w:val="00610785"/>
    <w:rsid w:val="00610879"/>
    <w:rsid w:val="00611BB5"/>
    <w:rsid w:val="00612818"/>
    <w:rsid w:val="00612DA9"/>
    <w:rsid w:val="00612E45"/>
    <w:rsid w:val="006146C3"/>
    <w:rsid w:val="00614D4C"/>
    <w:rsid w:val="00616410"/>
    <w:rsid w:val="0061652B"/>
    <w:rsid w:val="00616784"/>
    <w:rsid w:val="006179D6"/>
    <w:rsid w:val="00620CEC"/>
    <w:rsid w:val="0062101D"/>
    <w:rsid w:val="00621034"/>
    <w:rsid w:val="00621ABF"/>
    <w:rsid w:val="00621C8F"/>
    <w:rsid w:val="00622EBD"/>
    <w:rsid w:val="0062324F"/>
    <w:rsid w:val="0062355E"/>
    <w:rsid w:val="006237A2"/>
    <w:rsid w:val="00623B43"/>
    <w:rsid w:val="00623C04"/>
    <w:rsid w:val="00624B98"/>
    <w:rsid w:val="00625775"/>
    <w:rsid w:val="006266CB"/>
    <w:rsid w:val="00626A37"/>
    <w:rsid w:val="00626D54"/>
    <w:rsid w:val="006276C1"/>
    <w:rsid w:val="00630173"/>
    <w:rsid w:val="006309A5"/>
    <w:rsid w:val="00631786"/>
    <w:rsid w:val="00631EC3"/>
    <w:rsid w:val="0063243E"/>
    <w:rsid w:val="006340C6"/>
    <w:rsid w:val="0063414B"/>
    <w:rsid w:val="00634E1C"/>
    <w:rsid w:val="00635CC8"/>
    <w:rsid w:val="00637AF0"/>
    <w:rsid w:val="0064003D"/>
    <w:rsid w:val="00640277"/>
    <w:rsid w:val="00640303"/>
    <w:rsid w:val="006403F1"/>
    <w:rsid w:val="00640A0F"/>
    <w:rsid w:val="00642BC9"/>
    <w:rsid w:val="00643CF5"/>
    <w:rsid w:val="006445B5"/>
    <w:rsid w:val="00644FAF"/>
    <w:rsid w:val="00645254"/>
    <w:rsid w:val="00645E34"/>
    <w:rsid w:val="006463D6"/>
    <w:rsid w:val="006465F1"/>
    <w:rsid w:val="00650B27"/>
    <w:rsid w:val="006520FE"/>
    <w:rsid w:val="0065250E"/>
    <w:rsid w:val="00652F22"/>
    <w:rsid w:val="006535BA"/>
    <w:rsid w:val="00654970"/>
    <w:rsid w:val="00654BC5"/>
    <w:rsid w:val="00656160"/>
    <w:rsid w:val="0065621E"/>
    <w:rsid w:val="006567D3"/>
    <w:rsid w:val="006574CD"/>
    <w:rsid w:val="006608EB"/>
    <w:rsid w:val="00660B57"/>
    <w:rsid w:val="006619D6"/>
    <w:rsid w:val="00661D27"/>
    <w:rsid w:val="00661E48"/>
    <w:rsid w:val="0066299E"/>
    <w:rsid w:val="006629A9"/>
    <w:rsid w:val="00662B17"/>
    <w:rsid w:val="00662FFF"/>
    <w:rsid w:val="006630E1"/>
    <w:rsid w:val="00663783"/>
    <w:rsid w:val="00663EF7"/>
    <w:rsid w:val="006640D8"/>
    <w:rsid w:val="00664244"/>
    <w:rsid w:val="0066450C"/>
    <w:rsid w:val="00665CC2"/>
    <w:rsid w:val="0066620A"/>
    <w:rsid w:val="006678B2"/>
    <w:rsid w:val="006678CE"/>
    <w:rsid w:val="00670683"/>
    <w:rsid w:val="00671478"/>
    <w:rsid w:val="00671FF6"/>
    <w:rsid w:val="00672A3A"/>
    <w:rsid w:val="0067330C"/>
    <w:rsid w:val="006734CA"/>
    <w:rsid w:val="00673B66"/>
    <w:rsid w:val="006759DE"/>
    <w:rsid w:val="00675AFF"/>
    <w:rsid w:val="006767BF"/>
    <w:rsid w:val="00676F11"/>
    <w:rsid w:val="00677941"/>
    <w:rsid w:val="00677F2B"/>
    <w:rsid w:val="00677FB4"/>
    <w:rsid w:val="00680333"/>
    <w:rsid w:val="00681060"/>
    <w:rsid w:val="0068369D"/>
    <w:rsid w:val="00683FD9"/>
    <w:rsid w:val="006846B4"/>
    <w:rsid w:val="00684D4D"/>
    <w:rsid w:val="00685149"/>
    <w:rsid w:val="006856D9"/>
    <w:rsid w:val="0068699C"/>
    <w:rsid w:val="0068705A"/>
    <w:rsid w:val="00687235"/>
    <w:rsid w:val="0069051D"/>
    <w:rsid w:val="00691867"/>
    <w:rsid w:val="00691B8E"/>
    <w:rsid w:val="00693204"/>
    <w:rsid w:val="0069463C"/>
    <w:rsid w:val="00694677"/>
    <w:rsid w:val="0069496B"/>
    <w:rsid w:val="006949EC"/>
    <w:rsid w:val="00694FD4"/>
    <w:rsid w:val="006950AE"/>
    <w:rsid w:val="00695944"/>
    <w:rsid w:val="006A0391"/>
    <w:rsid w:val="006A0F34"/>
    <w:rsid w:val="006A23A2"/>
    <w:rsid w:val="006A292D"/>
    <w:rsid w:val="006A3459"/>
    <w:rsid w:val="006A3C43"/>
    <w:rsid w:val="006A40A8"/>
    <w:rsid w:val="006A4841"/>
    <w:rsid w:val="006A4A10"/>
    <w:rsid w:val="006A4D13"/>
    <w:rsid w:val="006A4D6A"/>
    <w:rsid w:val="006A4F04"/>
    <w:rsid w:val="006A5D38"/>
    <w:rsid w:val="006A7132"/>
    <w:rsid w:val="006B03EA"/>
    <w:rsid w:val="006B1F49"/>
    <w:rsid w:val="006B3237"/>
    <w:rsid w:val="006B342C"/>
    <w:rsid w:val="006B34D2"/>
    <w:rsid w:val="006B363C"/>
    <w:rsid w:val="006B3CE2"/>
    <w:rsid w:val="006B3E0B"/>
    <w:rsid w:val="006B3EC4"/>
    <w:rsid w:val="006B4688"/>
    <w:rsid w:val="006B4BDE"/>
    <w:rsid w:val="006B5317"/>
    <w:rsid w:val="006B5874"/>
    <w:rsid w:val="006B5A3B"/>
    <w:rsid w:val="006B660A"/>
    <w:rsid w:val="006B675B"/>
    <w:rsid w:val="006B6A59"/>
    <w:rsid w:val="006B6BA3"/>
    <w:rsid w:val="006B6CD3"/>
    <w:rsid w:val="006B6EFD"/>
    <w:rsid w:val="006B7275"/>
    <w:rsid w:val="006B7365"/>
    <w:rsid w:val="006B76F9"/>
    <w:rsid w:val="006C05FE"/>
    <w:rsid w:val="006C0861"/>
    <w:rsid w:val="006C0AC8"/>
    <w:rsid w:val="006C0C39"/>
    <w:rsid w:val="006C11D3"/>
    <w:rsid w:val="006C12E2"/>
    <w:rsid w:val="006C14A7"/>
    <w:rsid w:val="006C1AF3"/>
    <w:rsid w:val="006C2A36"/>
    <w:rsid w:val="006C2CDB"/>
    <w:rsid w:val="006C33AC"/>
    <w:rsid w:val="006C353B"/>
    <w:rsid w:val="006C3839"/>
    <w:rsid w:val="006C38BB"/>
    <w:rsid w:val="006C423C"/>
    <w:rsid w:val="006C4E34"/>
    <w:rsid w:val="006C5310"/>
    <w:rsid w:val="006C5E9B"/>
    <w:rsid w:val="006C64CD"/>
    <w:rsid w:val="006C7091"/>
    <w:rsid w:val="006C70C0"/>
    <w:rsid w:val="006C7A18"/>
    <w:rsid w:val="006D0775"/>
    <w:rsid w:val="006D0EBB"/>
    <w:rsid w:val="006D0EC7"/>
    <w:rsid w:val="006D1C6B"/>
    <w:rsid w:val="006D26C0"/>
    <w:rsid w:val="006D3A93"/>
    <w:rsid w:val="006D40B8"/>
    <w:rsid w:val="006D49A4"/>
    <w:rsid w:val="006D4E1F"/>
    <w:rsid w:val="006D5E16"/>
    <w:rsid w:val="006D64AC"/>
    <w:rsid w:val="006D6D8F"/>
    <w:rsid w:val="006D7249"/>
    <w:rsid w:val="006D74B3"/>
    <w:rsid w:val="006D78AE"/>
    <w:rsid w:val="006D7BE7"/>
    <w:rsid w:val="006E01BB"/>
    <w:rsid w:val="006E11EE"/>
    <w:rsid w:val="006E15DC"/>
    <w:rsid w:val="006E16D9"/>
    <w:rsid w:val="006E288D"/>
    <w:rsid w:val="006E2FFB"/>
    <w:rsid w:val="006E36D8"/>
    <w:rsid w:val="006E4430"/>
    <w:rsid w:val="006E4543"/>
    <w:rsid w:val="006E4B84"/>
    <w:rsid w:val="006E4CCB"/>
    <w:rsid w:val="006E6B94"/>
    <w:rsid w:val="006E7461"/>
    <w:rsid w:val="006E7BDE"/>
    <w:rsid w:val="006F0F6C"/>
    <w:rsid w:val="006F13AC"/>
    <w:rsid w:val="006F1942"/>
    <w:rsid w:val="006F2338"/>
    <w:rsid w:val="006F253C"/>
    <w:rsid w:val="006F268A"/>
    <w:rsid w:val="006F2B73"/>
    <w:rsid w:val="006F2E10"/>
    <w:rsid w:val="006F3248"/>
    <w:rsid w:val="006F341B"/>
    <w:rsid w:val="006F3851"/>
    <w:rsid w:val="006F42E3"/>
    <w:rsid w:val="006F6C49"/>
    <w:rsid w:val="006F7412"/>
    <w:rsid w:val="006F7A40"/>
    <w:rsid w:val="0070002B"/>
    <w:rsid w:val="00700F64"/>
    <w:rsid w:val="00701ECB"/>
    <w:rsid w:val="007027DE"/>
    <w:rsid w:val="00703EC0"/>
    <w:rsid w:val="0070466B"/>
    <w:rsid w:val="00704A23"/>
    <w:rsid w:val="00704DD7"/>
    <w:rsid w:val="007051E2"/>
    <w:rsid w:val="007056DD"/>
    <w:rsid w:val="007060C9"/>
    <w:rsid w:val="0070640F"/>
    <w:rsid w:val="00706936"/>
    <w:rsid w:val="0070695F"/>
    <w:rsid w:val="00707902"/>
    <w:rsid w:val="007108A4"/>
    <w:rsid w:val="0071091B"/>
    <w:rsid w:val="00712070"/>
    <w:rsid w:val="007126F9"/>
    <w:rsid w:val="00712986"/>
    <w:rsid w:val="00713027"/>
    <w:rsid w:val="00713C9A"/>
    <w:rsid w:val="00714A22"/>
    <w:rsid w:val="007153DA"/>
    <w:rsid w:val="00715436"/>
    <w:rsid w:val="00715A65"/>
    <w:rsid w:val="00715E1D"/>
    <w:rsid w:val="0071615D"/>
    <w:rsid w:val="007178E8"/>
    <w:rsid w:val="00720081"/>
    <w:rsid w:val="0072011F"/>
    <w:rsid w:val="00720434"/>
    <w:rsid w:val="00720953"/>
    <w:rsid w:val="00720A02"/>
    <w:rsid w:val="00722094"/>
    <w:rsid w:val="007220EB"/>
    <w:rsid w:val="00722652"/>
    <w:rsid w:val="00723861"/>
    <w:rsid w:val="00723F60"/>
    <w:rsid w:val="007241F5"/>
    <w:rsid w:val="00724EBB"/>
    <w:rsid w:val="00724EE1"/>
    <w:rsid w:val="007254A0"/>
    <w:rsid w:val="0072775C"/>
    <w:rsid w:val="00731A81"/>
    <w:rsid w:val="00733526"/>
    <w:rsid w:val="00734BD9"/>
    <w:rsid w:val="00734C71"/>
    <w:rsid w:val="00735B68"/>
    <w:rsid w:val="00736E98"/>
    <w:rsid w:val="00740C75"/>
    <w:rsid w:val="00740EFE"/>
    <w:rsid w:val="00741107"/>
    <w:rsid w:val="007425B0"/>
    <w:rsid w:val="0074405E"/>
    <w:rsid w:val="00744F86"/>
    <w:rsid w:val="00745AA9"/>
    <w:rsid w:val="00746070"/>
    <w:rsid w:val="00746107"/>
    <w:rsid w:val="00747CFE"/>
    <w:rsid w:val="0075088B"/>
    <w:rsid w:val="007508ED"/>
    <w:rsid w:val="00751D7C"/>
    <w:rsid w:val="007527EA"/>
    <w:rsid w:val="00752FFD"/>
    <w:rsid w:val="007537EB"/>
    <w:rsid w:val="00753D8D"/>
    <w:rsid w:val="007545A5"/>
    <w:rsid w:val="007548BD"/>
    <w:rsid w:val="00755A0D"/>
    <w:rsid w:val="00755A0E"/>
    <w:rsid w:val="00755A5C"/>
    <w:rsid w:val="00756C3D"/>
    <w:rsid w:val="00760450"/>
    <w:rsid w:val="007606CE"/>
    <w:rsid w:val="007608B5"/>
    <w:rsid w:val="00760FE0"/>
    <w:rsid w:val="0076185F"/>
    <w:rsid w:val="00761EF7"/>
    <w:rsid w:val="00761F28"/>
    <w:rsid w:val="00762CF4"/>
    <w:rsid w:val="00762D29"/>
    <w:rsid w:val="00764208"/>
    <w:rsid w:val="007645AB"/>
    <w:rsid w:val="007651CA"/>
    <w:rsid w:val="00765DFF"/>
    <w:rsid w:val="0076614C"/>
    <w:rsid w:val="00767ECA"/>
    <w:rsid w:val="007703CA"/>
    <w:rsid w:val="00771238"/>
    <w:rsid w:val="00771D03"/>
    <w:rsid w:val="00772060"/>
    <w:rsid w:val="007721C0"/>
    <w:rsid w:val="00772D29"/>
    <w:rsid w:val="00774695"/>
    <w:rsid w:val="00774F6D"/>
    <w:rsid w:val="00774F78"/>
    <w:rsid w:val="00775162"/>
    <w:rsid w:val="007756B3"/>
    <w:rsid w:val="0077620F"/>
    <w:rsid w:val="00776F1D"/>
    <w:rsid w:val="00777311"/>
    <w:rsid w:val="00777B08"/>
    <w:rsid w:val="00777C6D"/>
    <w:rsid w:val="00777C8F"/>
    <w:rsid w:val="00780498"/>
    <w:rsid w:val="007806B3"/>
    <w:rsid w:val="007812AA"/>
    <w:rsid w:val="00781310"/>
    <w:rsid w:val="00781778"/>
    <w:rsid w:val="00781A99"/>
    <w:rsid w:val="00781F66"/>
    <w:rsid w:val="0078220B"/>
    <w:rsid w:val="00782D43"/>
    <w:rsid w:val="007834BE"/>
    <w:rsid w:val="00785B09"/>
    <w:rsid w:val="00787110"/>
    <w:rsid w:val="0078752B"/>
    <w:rsid w:val="007875F8"/>
    <w:rsid w:val="00787758"/>
    <w:rsid w:val="00787A6E"/>
    <w:rsid w:val="00790A11"/>
    <w:rsid w:val="00790E9D"/>
    <w:rsid w:val="00791101"/>
    <w:rsid w:val="007917B1"/>
    <w:rsid w:val="00792D8E"/>
    <w:rsid w:val="007936F7"/>
    <w:rsid w:val="00795C29"/>
    <w:rsid w:val="00795E05"/>
    <w:rsid w:val="007978A2"/>
    <w:rsid w:val="00797EE2"/>
    <w:rsid w:val="007A0374"/>
    <w:rsid w:val="007A1107"/>
    <w:rsid w:val="007A11DD"/>
    <w:rsid w:val="007A1DD5"/>
    <w:rsid w:val="007A1FCD"/>
    <w:rsid w:val="007A2F56"/>
    <w:rsid w:val="007A35C6"/>
    <w:rsid w:val="007A45CB"/>
    <w:rsid w:val="007A46C3"/>
    <w:rsid w:val="007A4DF4"/>
    <w:rsid w:val="007A50E6"/>
    <w:rsid w:val="007A5126"/>
    <w:rsid w:val="007A6DB2"/>
    <w:rsid w:val="007A6ECB"/>
    <w:rsid w:val="007A71FF"/>
    <w:rsid w:val="007A7825"/>
    <w:rsid w:val="007B0AA8"/>
    <w:rsid w:val="007B0FEC"/>
    <w:rsid w:val="007B2F7A"/>
    <w:rsid w:val="007B3AFC"/>
    <w:rsid w:val="007B3B5A"/>
    <w:rsid w:val="007B43EC"/>
    <w:rsid w:val="007B4ACB"/>
    <w:rsid w:val="007B4B0B"/>
    <w:rsid w:val="007B4E07"/>
    <w:rsid w:val="007B5E23"/>
    <w:rsid w:val="007B5F52"/>
    <w:rsid w:val="007B6131"/>
    <w:rsid w:val="007B6179"/>
    <w:rsid w:val="007B6A68"/>
    <w:rsid w:val="007B74B8"/>
    <w:rsid w:val="007B778D"/>
    <w:rsid w:val="007B7C2C"/>
    <w:rsid w:val="007C0633"/>
    <w:rsid w:val="007C1114"/>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2BE4"/>
    <w:rsid w:val="007D41D2"/>
    <w:rsid w:val="007D4215"/>
    <w:rsid w:val="007D4F25"/>
    <w:rsid w:val="007D4F4C"/>
    <w:rsid w:val="007D635B"/>
    <w:rsid w:val="007D6B39"/>
    <w:rsid w:val="007D6FB3"/>
    <w:rsid w:val="007D6FEE"/>
    <w:rsid w:val="007D7554"/>
    <w:rsid w:val="007D76FA"/>
    <w:rsid w:val="007E09D3"/>
    <w:rsid w:val="007E0AE6"/>
    <w:rsid w:val="007E0D19"/>
    <w:rsid w:val="007E10AA"/>
    <w:rsid w:val="007E142D"/>
    <w:rsid w:val="007E153D"/>
    <w:rsid w:val="007E1ACB"/>
    <w:rsid w:val="007E1B0E"/>
    <w:rsid w:val="007E2C29"/>
    <w:rsid w:val="007E3B9F"/>
    <w:rsid w:val="007E3DA0"/>
    <w:rsid w:val="007E45AA"/>
    <w:rsid w:val="007E4881"/>
    <w:rsid w:val="007E4A1B"/>
    <w:rsid w:val="007E4F8C"/>
    <w:rsid w:val="007E55EC"/>
    <w:rsid w:val="007E7042"/>
    <w:rsid w:val="007E7138"/>
    <w:rsid w:val="007E77F1"/>
    <w:rsid w:val="007E7D9C"/>
    <w:rsid w:val="007F0331"/>
    <w:rsid w:val="007F0556"/>
    <w:rsid w:val="007F1263"/>
    <w:rsid w:val="007F2224"/>
    <w:rsid w:val="007F3B43"/>
    <w:rsid w:val="007F50A3"/>
    <w:rsid w:val="007F5461"/>
    <w:rsid w:val="007F5DA2"/>
    <w:rsid w:val="007F6A60"/>
    <w:rsid w:val="007F6BE4"/>
    <w:rsid w:val="007F73E8"/>
    <w:rsid w:val="007F7928"/>
    <w:rsid w:val="007F7BF6"/>
    <w:rsid w:val="008006A1"/>
    <w:rsid w:val="00801716"/>
    <w:rsid w:val="00801E56"/>
    <w:rsid w:val="008044F6"/>
    <w:rsid w:val="00804A41"/>
    <w:rsid w:val="008066DA"/>
    <w:rsid w:val="008070C9"/>
    <w:rsid w:val="00807BDD"/>
    <w:rsid w:val="00807C41"/>
    <w:rsid w:val="00810D12"/>
    <w:rsid w:val="00811C30"/>
    <w:rsid w:val="00812823"/>
    <w:rsid w:val="00812947"/>
    <w:rsid w:val="00812BBF"/>
    <w:rsid w:val="00813038"/>
    <w:rsid w:val="0081360D"/>
    <w:rsid w:val="0081403B"/>
    <w:rsid w:val="00816B2B"/>
    <w:rsid w:val="00817B9C"/>
    <w:rsid w:val="00817DF0"/>
    <w:rsid w:val="00820512"/>
    <w:rsid w:val="008207A4"/>
    <w:rsid w:val="00820E82"/>
    <w:rsid w:val="00821012"/>
    <w:rsid w:val="0082134E"/>
    <w:rsid w:val="0082218A"/>
    <w:rsid w:val="00822352"/>
    <w:rsid w:val="008230A3"/>
    <w:rsid w:val="00823877"/>
    <w:rsid w:val="00823C2D"/>
    <w:rsid w:val="00824FCE"/>
    <w:rsid w:val="008250F2"/>
    <w:rsid w:val="0082675D"/>
    <w:rsid w:val="00826A5B"/>
    <w:rsid w:val="0082703A"/>
    <w:rsid w:val="008274F7"/>
    <w:rsid w:val="0083033D"/>
    <w:rsid w:val="00830427"/>
    <w:rsid w:val="0083094A"/>
    <w:rsid w:val="00830EC3"/>
    <w:rsid w:val="00832DEB"/>
    <w:rsid w:val="00833496"/>
    <w:rsid w:val="00833B58"/>
    <w:rsid w:val="00834391"/>
    <w:rsid w:val="00834412"/>
    <w:rsid w:val="0083493A"/>
    <w:rsid w:val="00834999"/>
    <w:rsid w:val="00834D02"/>
    <w:rsid w:val="00836315"/>
    <w:rsid w:val="0083677A"/>
    <w:rsid w:val="00836FF0"/>
    <w:rsid w:val="00837B34"/>
    <w:rsid w:val="00837C77"/>
    <w:rsid w:val="00837D1A"/>
    <w:rsid w:val="00840A93"/>
    <w:rsid w:val="00840C71"/>
    <w:rsid w:val="00840DC6"/>
    <w:rsid w:val="00840F9B"/>
    <w:rsid w:val="00842711"/>
    <w:rsid w:val="00842932"/>
    <w:rsid w:val="00842DEF"/>
    <w:rsid w:val="0084319A"/>
    <w:rsid w:val="008449CA"/>
    <w:rsid w:val="00844C11"/>
    <w:rsid w:val="00844DB0"/>
    <w:rsid w:val="00845173"/>
    <w:rsid w:val="00845708"/>
    <w:rsid w:val="0084595A"/>
    <w:rsid w:val="0084797D"/>
    <w:rsid w:val="00847B8B"/>
    <w:rsid w:val="00847BAF"/>
    <w:rsid w:val="0085085F"/>
    <w:rsid w:val="00850F2B"/>
    <w:rsid w:val="008515F0"/>
    <w:rsid w:val="008518CF"/>
    <w:rsid w:val="00852B0C"/>
    <w:rsid w:val="0085396C"/>
    <w:rsid w:val="008542CE"/>
    <w:rsid w:val="00854688"/>
    <w:rsid w:val="00854C09"/>
    <w:rsid w:val="00855CC4"/>
    <w:rsid w:val="00860993"/>
    <w:rsid w:val="0086122F"/>
    <w:rsid w:val="0086138D"/>
    <w:rsid w:val="0086198D"/>
    <w:rsid w:val="008627F2"/>
    <w:rsid w:val="00862A87"/>
    <w:rsid w:val="00862ABB"/>
    <w:rsid w:val="00862E9C"/>
    <w:rsid w:val="00862F22"/>
    <w:rsid w:val="008631A1"/>
    <w:rsid w:val="00863BD1"/>
    <w:rsid w:val="0086409C"/>
    <w:rsid w:val="00864928"/>
    <w:rsid w:val="00864933"/>
    <w:rsid w:val="00864BDA"/>
    <w:rsid w:val="00865525"/>
    <w:rsid w:val="00866FDD"/>
    <w:rsid w:val="00870688"/>
    <w:rsid w:val="008711B3"/>
    <w:rsid w:val="008712D4"/>
    <w:rsid w:val="00871592"/>
    <w:rsid w:val="008719C1"/>
    <w:rsid w:val="00871E0F"/>
    <w:rsid w:val="008720B1"/>
    <w:rsid w:val="00872359"/>
    <w:rsid w:val="008724D8"/>
    <w:rsid w:val="008737A3"/>
    <w:rsid w:val="00874405"/>
    <w:rsid w:val="00875DCC"/>
    <w:rsid w:val="00876432"/>
    <w:rsid w:val="00877A66"/>
    <w:rsid w:val="00877CFB"/>
    <w:rsid w:val="00880B88"/>
    <w:rsid w:val="0088107D"/>
    <w:rsid w:val="00882058"/>
    <w:rsid w:val="00882217"/>
    <w:rsid w:val="008833E2"/>
    <w:rsid w:val="00883FD9"/>
    <w:rsid w:val="0088545D"/>
    <w:rsid w:val="00885933"/>
    <w:rsid w:val="00885950"/>
    <w:rsid w:val="00885B84"/>
    <w:rsid w:val="00885BE0"/>
    <w:rsid w:val="008866C3"/>
    <w:rsid w:val="00886751"/>
    <w:rsid w:val="00887782"/>
    <w:rsid w:val="00887955"/>
    <w:rsid w:val="00891D92"/>
    <w:rsid w:val="00892414"/>
    <w:rsid w:val="00892845"/>
    <w:rsid w:val="00892E0E"/>
    <w:rsid w:val="00892FF7"/>
    <w:rsid w:val="008931E3"/>
    <w:rsid w:val="00893988"/>
    <w:rsid w:val="00893E2E"/>
    <w:rsid w:val="0089479B"/>
    <w:rsid w:val="00895560"/>
    <w:rsid w:val="008955C5"/>
    <w:rsid w:val="00895BF6"/>
    <w:rsid w:val="00896930"/>
    <w:rsid w:val="008A0B07"/>
    <w:rsid w:val="008A0F08"/>
    <w:rsid w:val="008A1AE7"/>
    <w:rsid w:val="008A2AE5"/>
    <w:rsid w:val="008A3561"/>
    <w:rsid w:val="008A4117"/>
    <w:rsid w:val="008A53E1"/>
    <w:rsid w:val="008A5903"/>
    <w:rsid w:val="008A641D"/>
    <w:rsid w:val="008A670E"/>
    <w:rsid w:val="008A6773"/>
    <w:rsid w:val="008A73E4"/>
    <w:rsid w:val="008B061E"/>
    <w:rsid w:val="008B072B"/>
    <w:rsid w:val="008B0A3F"/>
    <w:rsid w:val="008B0F1F"/>
    <w:rsid w:val="008B15B1"/>
    <w:rsid w:val="008B23BF"/>
    <w:rsid w:val="008B2B55"/>
    <w:rsid w:val="008B3FF6"/>
    <w:rsid w:val="008B420F"/>
    <w:rsid w:val="008B441B"/>
    <w:rsid w:val="008B45E7"/>
    <w:rsid w:val="008B46BA"/>
    <w:rsid w:val="008B4CCC"/>
    <w:rsid w:val="008B694E"/>
    <w:rsid w:val="008B6A25"/>
    <w:rsid w:val="008B72DB"/>
    <w:rsid w:val="008B7A37"/>
    <w:rsid w:val="008C03FA"/>
    <w:rsid w:val="008C152E"/>
    <w:rsid w:val="008C1752"/>
    <w:rsid w:val="008C2DD8"/>
    <w:rsid w:val="008C2E2D"/>
    <w:rsid w:val="008C4F4E"/>
    <w:rsid w:val="008C5D91"/>
    <w:rsid w:val="008C607D"/>
    <w:rsid w:val="008C680D"/>
    <w:rsid w:val="008C7E62"/>
    <w:rsid w:val="008D0BB9"/>
    <w:rsid w:val="008D0C77"/>
    <w:rsid w:val="008D10D5"/>
    <w:rsid w:val="008D12F3"/>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5FD"/>
    <w:rsid w:val="008D76DA"/>
    <w:rsid w:val="008D77F6"/>
    <w:rsid w:val="008D7D5B"/>
    <w:rsid w:val="008D7FFD"/>
    <w:rsid w:val="008E0529"/>
    <w:rsid w:val="008E0AE9"/>
    <w:rsid w:val="008E12BC"/>
    <w:rsid w:val="008E1AD8"/>
    <w:rsid w:val="008E1B63"/>
    <w:rsid w:val="008E1F81"/>
    <w:rsid w:val="008E2526"/>
    <w:rsid w:val="008E2AEE"/>
    <w:rsid w:val="008E3056"/>
    <w:rsid w:val="008E317C"/>
    <w:rsid w:val="008E38B1"/>
    <w:rsid w:val="008E406C"/>
    <w:rsid w:val="008E41B3"/>
    <w:rsid w:val="008E43EF"/>
    <w:rsid w:val="008E4E38"/>
    <w:rsid w:val="008E4E3A"/>
    <w:rsid w:val="008E54FF"/>
    <w:rsid w:val="008E5E48"/>
    <w:rsid w:val="008E6219"/>
    <w:rsid w:val="008E635A"/>
    <w:rsid w:val="008E692D"/>
    <w:rsid w:val="008E6EC2"/>
    <w:rsid w:val="008E71DC"/>
    <w:rsid w:val="008E7728"/>
    <w:rsid w:val="008E790B"/>
    <w:rsid w:val="008F00C0"/>
    <w:rsid w:val="008F0FEF"/>
    <w:rsid w:val="008F10B7"/>
    <w:rsid w:val="008F14D1"/>
    <w:rsid w:val="008F2B25"/>
    <w:rsid w:val="008F2E52"/>
    <w:rsid w:val="008F379C"/>
    <w:rsid w:val="008F3AE6"/>
    <w:rsid w:val="008F4470"/>
    <w:rsid w:val="008F546D"/>
    <w:rsid w:val="008F5B58"/>
    <w:rsid w:val="008F62D3"/>
    <w:rsid w:val="008F6976"/>
    <w:rsid w:val="00900B76"/>
    <w:rsid w:val="00900FD9"/>
    <w:rsid w:val="009028C6"/>
    <w:rsid w:val="009038E0"/>
    <w:rsid w:val="00903941"/>
    <w:rsid w:val="009039D4"/>
    <w:rsid w:val="009039FA"/>
    <w:rsid w:val="009042A8"/>
    <w:rsid w:val="00905357"/>
    <w:rsid w:val="00905CC8"/>
    <w:rsid w:val="00905FC8"/>
    <w:rsid w:val="00906793"/>
    <w:rsid w:val="009068C8"/>
    <w:rsid w:val="0090764A"/>
    <w:rsid w:val="00907BC2"/>
    <w:rsid w:val="0091059E"/>
    <w:rsid w:val="00911D2B"/>
    <w:rsid w:val="00913938"/>
    <w:rsid w:val="0091464B"/>
    <w:rsid w:val="009146CF"/>
    <w:rsid w:val="0091557F"/>
    <w:rsid w:val="009158A6"/>
    <w:rsid w:val="00917048"/>
    <w:rsid w:val="00917A73"/>
    <w:rsid w:val="00917D2D"/>
    <w:rsid w:val="00920267"/>
    <w:rsid w:val="00920B85"/>
    <w:rsid w:val="00921A1C"/>
    <w:rsid w:val="00922381"/>
    <w:rsid w:val="00923400"/>
    <w:rsid w:val="00923552"/>
    <w:rsid w:val="00923578"/>
    <w:rsid w:val="0092477A"/>
    <w:rsid w:val="00924989"/>
    <w:rsid w:val="00926116"/>
    <w:rsid w:val="009276D3"/>
    <w:rsid w:val="009302CA"/>
    <w:rsid w:val="00930419"/>
    <w:rsid w:val="0093046A"/>
    <w:rsid w:val="00930B8E"/>
    <w:rsid w:val="009329E9"/>
    <w:rsid w:val="00932B1E"/>
    <w:rsid w:val="00932ECD"/>
    <w:rsid w:val="00933252"/>
    <w:rsid w:val="009333FB"/>
    <w:rsid w:val="00933AC2"/>
    <w:rsid w:val="00933C70"/>
    <w:rsid w:val="009346AF"/>
    <w:rsid w:val="009346E9"/>
    <w:rsid w:val="00934D22"/>
    <w:rsid w:val="0093512E"/>
    <w:rsid w:val="00935175"/>
    <w:rsid w:val="009366B7"/>
    <w:rsid w:val="00936FA4"/>
    <w:rsid w:val="0093717C"/>
    <w:rsid w:val="0093743D"/>
    <w:rsid w:val="009407AD"/>
    <w:rsid w:val="00940C6B"/>
    <w:rsid w:val="00940EB1"/>
    <w:rsid w:val="00941889"/>
    <w:rsid w:val="00941E3B"/>
    <w:rsid w:val="00941F70"/>
    <w:rsid w:val="009421D5"/>
    <w:rsid w:val="009440E1"/>
    <w:rsid w:val="009445C0"/>
    <w:rsid w:val="00944C2A"/>
    <w:rsid w:val="009456C2"/>
    <w:rsid w:val="00945A82"/>
    <w:rsid w:val="00946D5B"/>
    <w:rsid w:val="00947309"/>
    <w:rsid w:val="009473AE"/>
    <w:rsid w:val="00947929"/>
    <w:rsid w:val="00951658"/>
    <w:rsid w:val="00951E3C"/>
    <w:rsid w:val="00951E9B"/>
    <w:rsid w:val="0095469A"/>
    <w:rsid w:val="00954807"/>
    <w:rsid w:val="00954DAD"/>
    <w:rsid w:val="00954E99"/>
    <w:rsid w:val="00954EF4"/>
    <w:rsid w:val="00954FC3"/>
    <w:rsid w:val="009555F5"/>
    <w:rsid w:val="00955747"/>
    <w:rsid w:val="00957315"/>
    <w:rsid w:val="00957D26"/>
    <w:rsid w:val="009606AA"/>
    <w:rsid w:val="009615F7"/>
    <w:rsid w:val="00961994"/>
    <w:rsid w:val="00961A97"/>
    <w:rsid w:val="00962597"/>
    <w:rsid w:val="009631C1"/>
    <w:rsid w:val="009632DE"/>
    <w:rsid w:val="00964497"/>
    <w:rsid w:val="00964B6A"/>
    <w:rsid w:val="00965402"/>
    <w:rsid w:val="00965AD5"/>
    <w:rsid w:val="00967735"/>
    <w:rsid w:val="0096780D"/>
    <w:rsid w:val="0096797F"/>
    <w:rsid w:val="00967CC3"/>
    <w:rsid w:val="00967FFE"/>
    <w:rsid w:val="00971122"/>
    <w:rsid w:val="0097197B"/>
    <w:rsid w:val="00973F01"/>
    <w:rsid w:val="00974299"/>
    <w:rsid w:val="00974382"/>
    <w:rsid w:val="009748EE"/>
    <w:rsid w:val="00974900"/>
    <w:rsid w:val="009758C2"/>
    <w:rsid w:val="0097655F"/>
    <w:rsid w:val="00977720"/>
    <w:rsid w:val="009779B5"/>
    <w:rsid w:val="00980C96"/>
    <w:rsid w:val="0098118A"/>
    <w:rsid w:val="0098192B"/>
    <w:rsid w:val="00982100"/>
    <w:rsid w:val="00982EB3"/>
    <w:rsid w:val="00982F91"/>
    <w:rsid w:val="00983163"/>
    <w:rsid w:val="0098363C"/>
    <w:rsid w:val="009836E4"/>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0D1"/>
    <w:rsid w:val="009A0BB9"/>
    <w:rsid w:val="009A0FEA"/>
    <w:rsid w:val="009A13FB"/>
    <w:rsid w:val="009A1F43"/>
    <w:rsid w:val="009A25C9"/>
    <w:rsid w:val="009A2B5F"/>
    <w:rsid w:val="009A2D0E"/>
    <w:rsid w:val="009A46B8"/>
    <w:rsid w:val="009A4C17"/>
    <w:rsid w:val="009A524C"/>
    <w:rsid w:val="009A5329"/>
    <w:rsid w:val="009A547E"/>
    <w:rsid w:val="009A5485"/>
    <w:rsid w:val="009A54AF"/>
    <w:rsid w:val="009A578C"/>
    <w:rsid w:val="009A643A"/>
    <w:rsid w:val="009A7016"/>
    <w:rsid w:val="009A7567"/>
    <w:rsid w:val="009A782F"/>
    <w:rsid w:val="009B0964"/>
    <w:rsid w:val="009B0A2D"/>
    <w:rsid w:val="009B0C72"/>
    <w:rsid w:val="009B0FE1"/>
    <w:rsid w:val="009B159D"/>
    <w:rsid w:val="009B1983"/>
    <w:rsid w:val="009B35FC"/>
    <w:rsid w:val="009B4BB8"/>
    <w:rsid w:val="009B4CE2"/>
    <w:rsid w:val="009B5675"/>
    <w:rsid w:val="009B59BC"/>
    <w:rsid w:val="009B6BA7"/>
    <w:rsid w:val="009B6CAF"/>
    <w:rsid w:val="009B6CCD"/>
    <w:rsid w:val="009B6ECB"/>
    <w:rsid w:val="009B7E1E"/>
    <w:rsid w:val="009B7EF8"/>
    <w:rsid w:val="009C12E8"/>
    <w:rsid w:val="009C1ED4"/>
    <w:rsid w:val="009C3522"/>
    <w:rsid w:val="009C3637"/>
    <w:rsid w:val="009C38C2"/>
    <w:rsid w:val="009C410B"/>
    <w:rsid w:val="009C4AC8"/>
    <w:rsid w:val="009C5583"/>
    <w:rsid w:val="009C5803"/>
    <w:rsid w:val="009C5C4D"/>
    <w:rsid w:val="009C6349"/>
    <w:rsid w:val="009C69EB"/>
    <w:rsid w:val="009C6A3F"/>
    <w:rsid w:val="009C741E"/>
    <w:rsid w:val="009C7430"/>
    <w:rsid w:val="009D1C78"/>
    <w:rsid w:val="009D228C"/>
    <w:rsid w:val="009D2355"/>
    <w:rsid w:val="009D238E"/>
    <w:rsid w:val="009D2507"/>
    <w:rsid w:val="009D388A"/>
    <w:rsid w:val="009D4711"/>
    <w:rsid w:val="009D48D4"/>
    <w:rsid w:val="009D5748"/>
    <w:rsid w:val="009D58B4"/>
    <w:rsid w:val="009D5BDB"/>
    <w:rsid w:val="009D6879"/>
    <w:rsid w:val="009D6A15"/>
    <w:rsid w:val="009D6D14"/>
    <w:rsid w:val="009D7A5D"/>
    <w:rsid w:val="009E26C8"/>
    <w:rsid w:val="009E2AAC"/>
    <w:rsid w:val="009E2C9B"/>
    <w:rsid w:val="009E3E5E"/>
    <w:rsid w:val="009E3FA9"/>
    <w:rsid w:val="009E6D69"/>
    <w:rsid w:val="009E7D73"/>
    <w:rsid w:val="009F1146"/>
    <w:rsid w:val="009F14F0"/>
    <w:rsid w:val="009F17A1"/>
    <w:rsid w:val="009F2179"/>
    <w:rsid w:val="009F36FE"/>
    <w:rsid w:val="009F4277"/>
    <w:rsid w:val="009F43FE"/>
    <w:rsid w:val="009F4EC1"/>
    <w:rsid w:val="009F7238"/>
    <w:rsid w:val="009F724F"/>
    <w:rsid w:val="009F7E86"/>
    <w:rsid w:val="009F7F02"/>
    <w:rsid w:val="00A00C7A"/>
    <w:rsid w:val="00A00CBD"/>
    <w:rsid w:val="00A012C4"/>
    <w:rsid w:val="00A01952"/>
    <w:rsid w:val="00A01EE8"/>
    <w:rsid w:val="00A01F65"/>
    <w:rsid w:val="00A02264"/>
    <w:rsid w:val="00A02475"/>
    <w:rsid w:val="00A0259C"/>
    <w:rsid w:val="00A02772"/>
    <w:rsid w:val="00A027DF"/>
    <w:rsid w:val="00A03534"/>
    <w:rsid w:val="00A03584"/>
    <w:rsid w:val="00A036C6"/>
    <w:rsid w:val="00A061CF"/>
    <w:rsid w:val="00A0709D"/>
    <w:rsid w:val="00A074B5"/>
    <w:rsid w:val="00A07821"/>
    <w:rsid w:val="00A07A5C"/>
    <w:rsid w:val="00A07E31"/>
    <w:rsid w:val="00A07E6E"/>
    <w:rsid w:val="00A10509"/>
    <w:rsid w:val="00A1063B"/>
    <w:rsid w:val="00A11ADF"/>
    <w:rsid w:val="00A11CCC"/>
    <w:rsid w:val="00A12584"/>
    <w:rsid w:val="00A131F6"/>
    <w:rsid w:val="00A13BF9"/>
    <w:rsid w:val="00A13F2C"/>
    <w:rsid w:val="00A140E4"/>
    <w:rsid w:val="00A14687"/>
    <w:rsid w:val="00A14781"/>
    <w:rsid w:val="00A162CA"/>
    <w:rsid w:val="00A16708"/>
    <w:rsid w:val="00A16D49"/>
    <w:rsid w:val="00A17784"/>
    <w:rsid w:val="00A17AE5"/>
    <w:rsid w:val="00A17C79"/>
    <w:rsid w:val="00A233EC"/>
    <w:rsid w:val="00A2367B"/>
    <w:rsid w:val="00A237DC"/>
    <w:rsid w:val="00A2443A"/>
    <w:rsid w:val="00A24AF0"/>
    <w:rsid w:val="00A24DA9"/>
    <w:rsid w:val="00A24ECE"/>
    <w:rsid w:val="00A24F1D"/>
    <w:rsid w:val="00A25DB2"/>
    <w:rsid w:val="00A2603B"/>
    <w:rsid w:val="00A27B6B"/>
    <w:rsid w:val="00A3017F"/>
    <w:rsid w:val="00A301F6"/>
    <w:rsid w:val="00A3277D"/>
    <w:rsid w:val="00A32A10"/>
    <w:rsid w:val="00A332C0"/>
    <w:rsid w:val="00A33B0A"/>
    <w:rsid w:val="00A34011"/>
    <w:rsid w:val="00A3494F"/>
    <w:rsid w:val="00A34F1D"/>
    <w:rsid w:val="00A35735"/>
    <w:rsid w:val="00A35E94"/>
    <w:rsid w:val="00A36392"/>
    <w:rsid w:val="00A3649E"/>
    <w:rsid w:val="00A36848"/>
    <w:rsid w:val="00A37240"/>
    <w:rsid w:val="00A37962"/>
    <w:rsid w:val="00A37E54"/>
    <w:rsid w:val="00A37FC0"/>
    <w:rsid w:val="00A40251"/>
    <w:rsid w:val="00A41332"/>
    <w:rsid w:val="00A41724"/>
    <w:rsid w:val="00A41E07"/>
    <w:rsid w:val="00A42309"/>
    <w:rsid w:val="00A42736"/>
    <w:rsid w:val="00A42CDB"/>
    <w:rsid w:val="00A4310C"/>
    <w:rsid w:val="00A433CC"/>
    <w:rsid w:val="00A45864"/>
    <w:rsid w:val="00A46339"/>
    <w:rsid w:val="00A4650F"/>
    <w:rsid w:val="00A46551"/>
    <w:rsid w:val="00A4794C"/>
    <w:rsid w:val="00A47B82"/>
    <w:rsid w:val="00A47CA0"/>
    <w:rsid w:val="00A50EAE"/>
    <w:rsid w:val="00A51002"/>
    <w:rsid w:val="00A512BB"/>
    <w:rsid w:val="00A513DA"/>
    <w:rsid w:val="00A51C97"/>
    <w:rsid w:val="00A51FE2"/>
    <w:rsid w:val="00A52F12"/>
    <w:rsid w:val="00A531BF"/>
    <w:rsid w:val="00A53ACD"/>
    <w:rsid w:val="00A53BAC"/>
    <w:rsid w:val="00A54F9C"/>
    <w:rsid w:val="00A55153"/>
    <w:rsid w:val="00A552BD"/>
    <w:rsid w:val="00A55FB9"/>
    <w:rsid w:val="00A56AA8"/>
    <w:rsid w:val="00A57B8F"/>
    <w:rsid w:val="00A57C5C"/>
    <w:rsid w:val="00A60E03"/>
    <w:rsid w:val="00A6173A"/>
    <w:rsid w:val="00A61888"/>
    <w:rsid w:val="00A61A39"/>
    <w:rsid w:val="00A6257B"/>
    <w:rsid w:val="00A626DA"/>
    <w:rsid w:val="00A62CA8"/>
    <w:rsid w:val="00A63482"/>
    <w:rsid w:val="00A6400B"/>
    <w:rsid w:val="00A64046"/>
    <w:rsid w:val="00A64E47"/>
    <w:rsid w:val="00A650B7"/>
    <w:rsid w:val="00A657C9"/>
    <w:rsid w:val="00A664FE"/>
    <w:rsid w:val="00A668C3"/>
    <w:rsid w:val="00A66C65"/>
    <w:rsid w:val="00A67488"/>
    <w:rsid w:val="00A70082"/>
    <w:rsid w:val="00A701D1"/>
    <w:rsid w:val="00A70776"/>
    <w:rsid w:val="00A71028"/>
    <w:rsid w:val="00A71358"/>
    <w:rsid w:val="00A71B8D"/>
    <w:rsid w:val="00A725C6"/>
    <w:rsid w:val="00A72717"/>
    <w:rsid w:val="00A72FB4"/>
    <w:rsid w:val="00A73860"/>
    <w:rsid w:val="00A73BB7"/>
    <w:rsid w:val="00A74DA7"/>
    <w:rsid w:val="00A753CD"/>
    <w:rsid w:val="00A757EF"/>
    <w:rsid w:val="00A762F6"/>
    <w:rsid w:val="00A764F3"/>
    <w:rsid w:val="00A77038"/>
    <w:rsid w:val="00A772D3"/>
    <w:rsid w:val="00A778A0"/>
    <w:rsid w:val="00A80039"/>
    <w:rsid w:val="00A80915"/>
    <w:rsid w:val="00A80E9F"/>
    <w:rsid w:val="00A818BC"/>
    <w:rsid w:val="00A81918"/>
    <w:rsid w:val="00A81E44"/>
    <w:rsid w:val="00A8229A"/>
    <w:rsid w:val="00A8287C"/>
    <w:rsid w:val="00A82CA6"/>
    <w:rsid w:val="00A834F9"/>
    <w:rsid w:val="00A83931"/>
    <w:rsid w:val="00A83C90"/>
    <w:rsid w:val="00A83CE5"/>
    <w:rsid w:val="00A84DC6"/>
    <w:rsid w:val="00A85541"/>
    <w:rsid w:val="00A867DB"/>
    <w:rsid w:val="00A900C8"/>
    <w:rsid w:val="00A9059A"/>
    <w:rsid w:val="00A90619"/>
    <w:rsid w:val="00A90F6E"/>
    <w:rsid w:val="00A91F9F"/>
    <w:rsid w:val="00A92AF6"/>
    <w:rsid w:val="00A92BC6"/>
    <w:rsid w:val="00A938D0"/>
    <w:rsid w:val="00A9391F"/>
    <w:rsid w:val="00A94939"/>
    <w:rsid w:val="00A94BDF"/>
    <w:rsid w:val="00A94E39"/>
    <w:rsid w:val="00A94F5C"/>
    <w:rsid w:val="00A9503A"/>
    <w:rsid w:val="00A971C1"/>
    <w:rsid w:val="00A97C17"/>
    <w:rsid w:val="00AA0050"/>
    <w:rsid w:val="00AA03FA"/>
    <w:rsid w:val="00AA0FAE"/>
    <w:rsid w:val="00AA194F"/>
    <w:rsid w:val="00AA3591"/>
    <w:rsid w:val="00AA477E"/>
    <w:rsid w:val="00AA4B70"/>
    <w:rsid w:val="00AA4C34"/>
    <w:rsid w:val="00AA5CD3"/>
    <w:rsid w:val="00AA642F"/>
    <w:rsid w:val="00AA695C"/>
    <w:rsid w:val="00AB03A6"/>
    <w:rsid w:val="00AB0468"/>
    <w:rsid w:val="00AB1258"/>
    <w:rsid w:val="00AB1540"/>
    <w:rsid w:val="00AB2227"/>
    <w:rsid w:val="00AB261C"/>
    <w:rsid w:val="00AB2899"/>
    <w:rsid w:val="00AB31E4"/>
    <w:rsid w:val="00AB3C1B"/>
    <w:rsid w:val="00AB45EC"/>
    <w:rsid w:val="00AB4A5C"/>
    <w:rsid w:val="00AB5EF6"/>
    <w:rsid w:val="00AB6DA2"/>
    <w:rsid w:val="00AB7707"/>
    <w:rsid w:val="00AC04AD"/>
    <w:rsid w:val="00AC0504"/>
    <w:rsid w:val="00AC1204"/>
    <w:rsid w:val="00AC2544"/>
    <w:rsid w:val="00AC2871"/>
    <w:rsid w:val="00AC2C31"/>
    <w:rsid w:val="00AC2D20"/>
    <w:rsid w:val="00AC327A"/>
    <w:rsid w:val="00AC48E6"/>
    <w:rsid w:val="00AC5033"/>
    <w:rsid w:val="00AC6104"/>
    <w:rsid w:val="00AC64AD"/>
    <w:rsid w:val="00AC6871"/>
    <w:rsid w:val="00AC6A67"/>
    <w:rsid w:val="00AC751D"/>
    <w:rsid w:val="00AC75DB"/>
    <w:rsid w:val="00AD0AB3"/>
    <w:rsid w:val="00AD0FFA"/>
    <w:rsid w:val="00AD22F1"/>
    <w:rsid w:val="00AD26A2"/>
    <w:rsid w:val="00AD2F8B"/>
    <w:rsid w:val="00AD32E4"/>
    <w:rsid w:val="00AD348D"/>
    <w:rsid w:val="00AD3560"/>
    <w:rsid w:val="00AD3C85"/>
    <w:rsid w:val="00AD3FCB"/>
    <w:rsid w:val="00AD696D"/>
    <w:rsid w:val="00AE1675"/>
    <w:rsid w:val="00AE1760"/>
    <w:rsid w:val="00AE1971"/>
    <w:rsid w:val="00AE1E4B"/>
    <w:rsid w:val="00AE20F5"/>
    <w:rsid w:val="00AE2AF5"/>
    <w:rsid w:val="00AE2C94"/>
    <w:rsid w:val="00AE34E8"/>
    <w:rsid w:val="00AE3EE0"/>
    <w:rsid w:val="00AE422C"/>
    <w:rsid w:val="00AE4266"/>
    <w:rsid w:val="00AE4D4C"/>
    <w:rsid w:val="00AE53C5"/>
    <w:rsid w:val="00AE54E7"/>
    <w:rsid w:val="00AE58A3"/>
    <w:rsid w:val="00AE6135"/>
    <w:rsid w:val="00AE6B19"/>
    <w:rsid w:val="00AE7838"/>
    <w:rsid w:val="00AE7DDF"/>
    <w:rsid w:val="00AF03A4"/>
    <w:rsid w:val="00AF03F2"/>
    <w:rsid w:val="00AF0A99"/>
    <w:rsid w:val="00AF0B74"/>
    <w:rsid w:val="00AF1266"/>
    <w:rsid w:val="00AF158A"/>
    <w:rsid w:val="00AF20EE"/>
    <w:rsid w:val="00AF31F8"/>
    <w:rsid w:val="00AF3563"/>
    <w:rsid w:val="00AF37E4"/>
    <w:rsid w:val="00AF3F91"/>
    <w:rsid w:val="00AF50A9"/>
    <w:rsid w:val="00AF53A8"/>
    <w:rsid w:val="00AF5BD8"/>
    <w:rsid w:val="00AF606F"/>
    <w:rsid w:val="00AF70FC"/>
    <w:rsid w:val="00AF7289"/>
    <w:rsid w:val="00AF7D62"/>
    <w:rsid w:val="00AF7E38"/>
    <w:rsid w:val="00B00844"/>
    <w:rsid w:val="00B01EC3"/>
    <w:rsid w:val="00B0215E"/>
    <w:rsid w:val="00B02CE6"/>
    <w:rsid w:val="00B02E70"/>
    <w:rsid w:val="00B0354A"/>
    <w:rsid w:val="00B036F2"/>
    <w:rsid w:val="00B047A1"/>
    <w:rsid w:val="00B05C07"/>
    <w:rsid w:val="00B060F5"/>
    <w:rsid w:val="00B063F1"/>
    <w:rsid w:val="00B07C55"/>
    <w:rsid w:val="00B07E84"/>
    <w:rsid w:val="00B1082D"/>
    <w:rsid w:val="00B1132D"/>
    <w:rsid w:val="00B11BD9"/>
    <w:rsid w:val="00B11E65"/>
    <w:rsid w:val="00B121E8"/>
    <w:rsid w:val="00B1254E"/>
    <w:rsid w:val="00B12D86"/>
    <w:rsid w:val="00B1349B"/>
    <w:rsid w:val="00B1383A"/>
    <w:rsid w:val="00B13F07"/>
    <w:rsid w:val="00B1458F"/>
    <w:rsid w:val="00B14C7C"/>
    <w:rsid w:val="00B14EDC"/>
    <w:rsid w:val="00B1563D"/>
    <w:rsid w:val="00B16341"/>
    <w:rsid w:val="00B17D8D"/>
    <w:rsid w:val="00B20028"/>
    <w:rsid w:val="00B20290"/>
    <w:rsid w:val="00B2109A"/>
    <w:rsid w:val="00B225BA"/>
    <w:rsid w:val="00B225F1"/>
    <w:rsid w:val="00B22D2B"/>
    <w:rsid w:val="00B236FB"/>
    <w:rsid w:val="00B23979"/>
    <w:rsid w:val="00B24491"/>
    <w:rsid w:val="00B24910"/>
    <w:rsid w:val="00B25006"/>
    <w:rsid w:val="00B2535C"/>
    <w:rsid w:val="00B253EA"/>
    <w:rsid w:val="00B26631"/>
    <w:rsid w:val="00B269B1"/>
    <w:rsid w:val="00B269DD"/>
    <w:rsid w:val="00B3047B"/>
    <w:rsid w:val="00B30A06"/>
    <w:rsid w:val="00B30A15"/>
    <w:rsid w:val="00B3238C"/>
    <w:rsid w:val="00B3243F"/>
    <w:rsid w:val="00B32F14"/>
    <w:rsid w:val="00B330E0"/>
    <w:rsid w:val="00B339FE"/>
    <w:rsid w:val="00B3660A"/>
    <w:rsid w:val="00B377D9"/>
    <w:rsid w:val="00B37D24"/>
    <w:rsid w:val="00B37F82"/>
    <w:rsid w:val="00B40271"/>
    <w:rsid w:val="00B42AAB"/>
    <w:rsid w:val="00B43426"/>
    <w:rsid w:val="00B43826"/>
    <w:rsid w:val="00B43A94"/>
    <w:rsid w:val="00B43B10"/>
    <w:rsid w:val="00B44EC0"/>
    <w:rsid w:val="00B451CA"/>
    <w:rsid w:val="00B46289"/>
    <w:rsid w:val="00B46487"/>
    <w:rsid w:val="00B469B5"/>
    <w:rsid w:val="00B46C38"/>
    <w:rsid w:val="00B47019"/>
    <w:rsid w:val="00B47B83"/>
    <w:rsid w:val="00B47E52"/>
    <w:rsid w:val="00B50408"/>
    <w:rsid w:val="00B50472"/>
    <w:rsid w:val="00B50A08"/>
    <w:rsid w:val="00B513DB"/>
    <w:rsid w:val="00B51842"/>
    <w:rsid w:val="00B51863"/>
    <w:rsid w:val="00B51BA2"/>
    <w:rsid w:val="00B51C2B"/>
    <w:rsid w:val="00B51FC5"/>
    <w:rsid w:val="00B52296"/>
    <w:rsid w:val="00B529D2"/>
    <w:rsid w:val="00B53F8F"/>
    <w:rsid w:val="00B55691"/>
    <w:rsid w:val="00B5611D"/>
    <w:rsid w:val="00B56436"/>
    <w:rsid w:val="00B56DFD"/>
    <w:rsid w:val="00B601D7"/>
    <w:rsid w:val="00B61181"/>
    <w:rsid w:val="00B623AB"/>
    <w:rsid w:val="00B62986"/>
    <w:rsid w:val="00B62FE9"/>
    <w:rsid w:val="00B64901"/>
    <w:rsid w:val="00B65472"/>
    <w:rsid w:val="00B65B68"/>
    <w:rsid w:val="00B67187"/>
    <w:rsid w:val="00B707CA"/>
    <w:rsid w:val="00B72560"/>
    <w:rsid w:val="00B747F5"/>
    <w:rsid w:val="00B75F26"/>
    <w:rsid w:val="00B7614A"/>
    <w:rsid w:val="00B76468"/>
    <w:rsid w:val="00B76C9F"/>
    <w:rsid w:val="00B76D58"/>
    <w:rsid w:val="00B76F53"/>
    <w:rsid w:val="00B76FF4"/>
    <w:rsid w:val="00B778B3"/>
    <w:rsid w:val="00B77CF3"/>
    <w:rsid w:val="00B80214"/>
    <w:rsid w:val="00B80868"/>
    <w:rsid w:val="00B811AE"/>
    <w:rsid w:val="00B84FB5"/>
    <w:rsid w:val="00B86304"/>
    <w:rsid w:val="00B8691B"/>
    <w:rsid w:val="00B90380"/>
    <w:rsid w:val="00B917E7"/>
    <w:rsid w:val="00B9196B"/>
    <w:rsid w:val="00B920C2"/>
    <w:rsid w:val="00B929EF"/>
    <w:rsid w:val="00B93637"/>
    <w:rsid w:val="00B9363B"/>
    <w:rsid w:val="00B9396F"/>
    <w:rsid w:val="00B94462"/>
    <w:rsid w:val="00B955A3"/>
    <w:rsid w:val="00B95F5F"/>
    <w:rsid w:val="00B95FB3"/>
    <w:rsid w:val="00B96570"/>
    <w:rsid w:val="00B96729"/>
    <w:rsid w:val="00B96E2F"/>
    <w:rsid w:val="00B97D92"/>
    <w:rsid w:val="00BA0104"/>
    <w:rsid w:val="00BA042D"/>
    <w:rsid w:val="00BA0A0A"/>
    <w:rsid w:val="00BA0CA1"/>
    <w:rsid w:val="00BA0D7E"/>
    <w:rsid w:val="00BA0E06"/>
    <w:rsid w:val="00BA16D8"/>
    <w:rsid w:val="00BA2A92"/>
    <w:rsid w:val="00BA2FCD"/>
    <w:rsid w:val="00BA595B"/>
    <w:rsid w:val="00BA5BB8"/>
    <w:rsid w:val="00BA6DC3"/>
    <w:rsid w:val="00BA6FB4"/>
    <w:rsid w:val="00BA73DC"/>
    <w:rsid w:val="00BB1A2C"/>
    <w:rsid w:val="00BB1C5D"/>
    <w:rsid w:val="00BB2164"/>
    <w:rsid w:val="00BB2436"/>
    <w:rsid w:val="00BB2B87"/>
    <w:rsid w:val="00BB2DD5"/>
    <w:rsid w:val="00BB3739"/>
    <w:rsid w:val="00BB3855"/>
    <w:rsid w:val="00BB3B24"/>
    <w:rsid w:val="00BB3B41"/>
    <w:rsid w:val="00BB3DEE"/>
    <w:rsid w:val="00BB49E7"/>
    <w:rsid w:val="00BB4DD7"/>
    <w:rsid w:val="00BB5C94"/>
    <w:rsid w:val="00BB6CB5"/>
    <w:rsid w:val="00BB6D53"/>
    <w:rsid w:val="00BC054C"/>
    <w:rsid w:val="00BC1561"/>
    <w:rsid w:val="00BC1C99"/>
    <w:rsid w:val="00BC269F"/>
    <w:rsid w:val="00BC2992"/>
    <w:rsid w:val="00BC29F3"/>
    <w:rsid w:val="00BC3E4A"/>
    <w:rsid w:val="00BC42C7"/>
    <w:rsid w:val="00BC453D"/>
    <w:rsid w:val="00BC4A4C"/>
    <w:rsid w:val="00BC5825"/>
    <w:rsid w:val="00BC5846"/>
    <w:rsid w:val="00BC65CD"/>
    <w:rsid w:val="00BC6DD1"/>
    <w:rsid w:val="00BC6EB3"/>
    <w:rsid w:val="00BC7929"/>
    <w:rsid w:val="00BC7DE7"/>
    <w:rsid w:val="00BD18CE"/>
    <w:rsid w:val="00BD2470"/>
    <w:rsid w:val="00BD2FC1"/>
    <w:rsid w:val="00BD3286"/>
    <w:rsid w:val="00BD3CF2"/>
    <w:rsid w:val="00BD4513"/>
    <w:rsid w:val="00BD5206"/>
    <w:rsid w:val="00BD54A9"/>
    <w:rsid w:val="00BD61DF"/>
    <w:rsid w:val="00BD6AF6"/>
    <w:rsid w:val="00BD7445"/>
    <w:rsid w:val="00BE0B34"/>
    <w:rsid w:val="00BE1114"/>
    <w:rsid w:val="00BE20E9"/>
    <w:rsid w:val="00BE265C"/>
    <w:rsid w:val="00BE2BB1"/>
    <w:rsid w:val="00BE362D"/>
    <w:rsid w:val="00BE386E"/>
    <w:rsid w:val="00BE41E4"/>
    <w:rsid w:val="00BE47B2"/>
    <w:rsid w:val="00BE4C8D"/>
    <w:rsid w:val="00BE5516"/>
    <w:rsid w:val="00BE6172"/>
    <w:rsid w:val="00BE61F9"/>
    <w:rsid w:val="00BE6E3F"/>
    <w:rsid w:val="00BE7BA8"/>
    <w:rsid w:val="00BF01C5"/>
    <w:rsid w:val="00BF1027"/>
    <w:rsid w:val="00BF16E5"/>
    <w:rsid w:val="00BF23BC"/>
    <w:rsid w:val="00BF24F8"/>
    <w:rsid w:val="00BF30D0"/>
    <w:rsid w:val="00BF35AC"/>
    <w:rsid w:val="00BF492E"/>
    <w:rsid w:val="00BF4FCA"/>
    <w:rsid w:val="00BF505D"/>
    <w:rsid w:val="00BF5398"/>
    <w:rsid w:val="00BF61DA"/>
    <w:rsid w:val="00BF6DCC"/>
    <w:rsid w:val="00BF6F77"/>
    <w:rsid w:val="00C01D5A"/>
    <w:rsid w:val="00C033DE"/>
    <w:rsid w:val="00C035A2"/>
    <w:rsid w:val="00C04872"/>
    <w:rsid w:val="00C04C95"/>
    <w:rsid w:val="00C04EEC"/>
    <w:rsid w:val="00C0540C"/>
    <w:rsid w:val="00C05742"/>
    <w:rsid w:val="00C05917"/>
    <w:rsid w:val="00C06287"/>
    <w:rsid w:val="00C06664"/>
    <w:rsid w:val="00C06839"/>
    <w:rsid w:val="00C06D43"/>
    <w:rsid w:val="00C07BA2"/>
    <w:rsid w:val="00C102E1"/>
    <w:rsid w:val="00C10A5F"/>
    <w:rsid w:val="00C119A8"/>
    <w:rsid w:val="00C11D86"/>
    <w:rsid w:val="00C125C8"/>
    <w:rsid w:val="00C12F0E"/>
    <w:rsid w:val="00C13147"/>
    <w:rsid w:val="00C13446"/>
    <w:rsid w:val="00C135EF"/>
    <w:rsid w:val="00C14CC3"/>
    <w:rsid w:val="00C15105"/>
    <w:rsid w:val="00C155D1"/>
    <w:rsid w:val="00C1627E"/>
    <w:rsid w:val="00C16C44"/>
    <w:rsid w:val="00C16C62"/>
    <w:rsid w:val="00C1777B"/>
    <w:rsid w:val="00C17AC7"/>
    <w:rsid w:val="00C17C4D"/>
    <w:rsid w:val="00C20246"/>
    <w:rsid w:val="00C208E4"/>
    <w:rsid w:val="00C20AA3"/>
    <w:rsid w:val="00C21066"/>
    <w:rsid w:val="00C22EB0"/>
    <w:rsid w:val="00C22FE8"/>
    <w:rsid w:val="00C241F2"/>
    <w:rsid w:val="00C24CDF"/>
    <w:rsid w:val="00C24F8D"/>
    <w:rsid w:val="00C25247"/>
    <w:rsid w:val="00C256D4"/>
    <w:rsid w:val="00C2664E"/>
    <w:rsid w:val="00C26941"/>
    <w:rsid w:val="00C30253"/>
    <w:rsid w:val="00C31643"/>
    <w:rsid w:val="00C3228C"/>
    <w:rsid w:val="00C3270F"/>
    <w:rsid w:val="00C336F0"/>
    <w:rsid w:val="00C3439E"/>
    <w:rsid w:val="00C34423"/>
    <w:rsid w:val="00C3490E"/>
    <w:rsid w:val="00C34FA0"/>
    <w:rsid w:val="00C35141"/>
    <w:rsid w:val="00C35341"/>
    <w:rsid w:val="00C35A7C"/>
    <w:rsid w:val="00C35EB5"/>
    <w:rsid w:val="00C36C39"/>
    <w:rsid w:val="00C36D7C"/>
    <w:rsid w:val="00C37C5B"/>
    <w:rsid w:val="00C40ED3"/>
    <w:rsid w:val="00C41057"/>
    <w:rsid w:val="00C410ED"/>
    <w:rsid w:val="00C417CB"/>
    <w:rsid w:val="00C43A2E"/>
    <w:rsid w:val="00C43F4D"/>
    <w:rsid w:val="00C44305"/>
    <w:rsid w:val="00C444A3"/>
    <w:rsid w:val="00C44823"/>
    <w:rsid w:val="00C44BA2"/>
    <w:rsid w:val="00C44F32"/>
    <w:rsid w:val="00C4555E"/>
    <w:rsid w:val="00C4619E"/>
    <w:rsid w:val="00C461BD"/>
    <w:rsid w:val="00C464C6"/>
    <w:rsid w:val="00C466D7"/>
    <w:rsid w:val="00C46C37"/>
    <w:rsid w:val="00C473ED"/>
    <w:rsid w:val="00C47DB4"/>
    <w:rsid w:val="00C50693"/>
    <w:rsid w:val="00C50D7B"/>
    <w:rsid w:val="00C5197A"/>
    <w:rsid w:val="00C51D99"/>
    <w:rsid w:val="00C527FD"/>
    <w:rsid w:val="00C532C8"/>
    <w:rsid w:val="00C53BED"/>
    <w:rsid w:val="00C547D9"/>
    <w:rsid w:val="00C54EB7"/>
    <w:rsid w:val="00C56B4B"/>
    <w:rsid w:val="00C57E0C"/>
    <w:rsid w:val="00C60FDE"/>
    <w:rsid w:val="00C613CD"/>
    <w:rsid w:val="00C61CBE"/>
    <w:rsid w:val="00C62406"/>
    <w:rsid w:val="00C62DE0"/>
    <w:rsid w:val="00C62F50"/>
    <w:rsid w:val="00C6337A"/>
    <w:rsid w:val="00C638D0"/>
    <w:rsid w:val="00C63AB3"/>
    <w:rsid w:val="00C63F4F"/>
    <w:rsid w:val="00C6435C"/>
    <w:rsid w:val="00C64684"/>
    <w:rsid w:val="00C6475A"/>
    <w:rsid w:val="00C65447"/>
    <w:rsid w:val="00C655BC"/>
    <w:rsid w:val="00C66074"/>
    <w:rsid w:val="00C67728"/>
    <w:rsid w:val="00C7010A"/>
    <w:rsid w:val="00C7145D"/>
    <w:rsid w:val="00C71AFB"/>
    <w:rsid w:val="00C7375E"/>
    <w:rsid w:val="00C73D16"/>
    <w:rsid w:val="00C74732"/>
    <w:rsid w:val="00C75338"/>
    <w:rsid w:val="00C75570"/>
    <w:rsid w:val="00C75B7A"/>
    <w:rsid w:val="00C77607"/>
    <w:rsid w:val="00C77EDB"/>
    <w:rsid w:val="00C80E1F"/>
    <w:rsid w:val="00C815D1"/>
    <w:rsid w:val="00C81C61"/>
    <w:rsid w:val="00C83D6D"/>
    <w:rsid w:val="00C83D8A"/>
    <w:rsid w:val="00C84529"/>
    <w:rsid w:val="00C84D12"/>
    <w:rsid w:val="00C85560"/>
    <w:rsid w:val="00C860E3"/>
    <w:rsid w:val="00C87BB6"/>
    <w:rsid w:val="00C87BF6"/>
    <w:rsid w:val="00C87DBC"/>
    <w:rsid w:val="00C9002F"/>
    <w:rsid w:val="00C90654"/>
    <w:rsid w:val="00C90F58"/>
    <w:rsid w:val="00C90F87"/>
    <w:rsid w:val="00C91036"/>
    <w:rsid w:val="00C91149"/>
    <w:rsid w:val="00C91CCA"/>
    <w:rsid w:val="00C91F5B"/>
    <w:rsid w:val="00C92A6D"/>
    <w:rsid w:val="00C93086"/>
    <w:rsid w:val="00C95756"/>
    <w:rsid w:val="00C9676E"/>
    <w:rsid w:val="00C9724C"/>
    <w:rsid w:val="00C97EAD"/>
    <w:rsid w:val="00CA04F6"/>
    <w:rsid w:val="00CA0D66"/>
    <w:rsid w:val="00CA181B"/>
    <w:rsid w:val="00CA27FB"/>
    <w:rsid w:val="00CA3048"/>
    <w:rsid w:val="00CA343A"/>
    <w:rsid w:val="00CA3A42"/>
    <w:rsid w:val="00CA3CD8"/>
    <w:rsid w:val="00CA47A1"/>
    <w:rsid w:val="00CA4CF6"/>
    <w:rsid w:val="00CA53AA"/>
    <w:rsid w:val="00CA53B3"/>
    <w:rsid w:val="00CA56F6"/>
    <w:rsid w:val="00CA648F"/>
    <w:rsid w:val="00CA6757"/>
    <w:rsid w:val="00CA6902"/>
    <w:rsid w:val="00CA768D"/>
    <w:rsid w:val="00CA7DC2"/>
    <w:rsid w:val="00CB0182"/>
    <w:rsid w:val="00CB0B96"/>
    <w:rsid w:val="00CB0FC5"/>
    <w:rsid w:val="00CB119B"/>
    <w:rsid w:val="00CB1423"/>
    <w:rsid w:val="00CB1A1B"/>
    <w:rsid w:val="00CB1D48"/>
    <w:rsid w:val="00CB2E45"/>
    <w:rsid w:val="00CB37F5"/>
    <w:rsid w:val="00CB38EC"/>
    <w:rsid w:val="00CB5484"/>
    <w:rsid w:val="00CB5737"/>
    <w:rsid w:val="00CB69D7"/>
    <w:rsid w:val="00CB7A6B"/>
    <w:rsid w:val="00CB7B92"/>
    <w:rsid w:val="00CC0F30"/>
    <w:rsid w:val="00CC10D5"/>
    <w:rsid w:val="00CC3152"/>
    <w:rsid w:val="00CC3793"/>
    <w:rsid w:val="00CC39F7"/>
    <w:rsid w:val="00CC3B59"/>
    <w:rsid w:val="00CC3D39"/>
    <w:rsid w:val="00CC482C"/>
    <w:rsid w:val="00CC4AFE"/>
    <w:rsid w:val="00CC4F3A"/>
    <w:rsid w:val="00CC56EB"/>
    <w:rsid w:val="00CC5832"/>
    <w:rsid w:val="00CC5BB3"/>
    <w:rsid w:val="00CC5D04"/>
    <w:rsid w:val="00CC62BD"/>
    <w:rsid w:val="00CC65D1"/>
    <w:rsid w:val="00CC7C63"/>
    <w:rsid w:val="00CD03D3"/>
    <w:rsid w:val="00CD0F73"/>
    <w:rsid w:val="00CD147A"/>
    <w:rsid w:val="00CD1646"/>
    <w:rsid w:val="00CD2520"/>
    <w:rsid w:val="00CD2832"/>
    <w:rsid w:val="00CD31DA"/>
    <w:rsid w:val="00CD500C"/>
    <w:rsid w:val="00CD6644"/>
    <w:rsid w:val="00CE0686"/>
    <w:rsid w:val="00CE15D0"/>
    <w:rsid w:val="00CE22B5"/>
    <w:rsid w:val="00CE2D27"/>
    <w:rsid w:val="00CE30C7"/>
    <w:rsid w:val="00CE36CE"/>
    <w:rsid w:val="00CE42AD"/>
    <w:rsid w:val="00CE45A1"/>
    <w:rsid w:val="00CE5729"/>
    <w:rsid w:val="00CE59D0"/>
    <w:rsid w:val="00CE6545"/>
    <w:rsid w:val="00CE6A1C"/>
    <w:rsid w:val="00CE7577"/>
    <w:rsid w:val="00CE7615"/>
    <w:rsid w:val="00CF00DE"/>
    <w:rsid w:val="00CF02E6"/>
    <w:rsid w:val="00CF0667"/>
    <w:rsid w:val="00CF084E"/>
    <w:rsid w:val="00CF0D7B"/>
    <w:rsid w:val="00CF1B80"/>
    <w:rsid w:val="00CF1BEB"/>
    <w:rsid w:val="00CF20AE"/>
    <w:rsid w:val="00CF2F6C"/>
    <w:rsid w:val="00CF384B"/>
    <w:rsid w:val="00CF3DCE"/>
    <w:rsid w:val="00CF458F"/>
    <w:rsid w:val="00CF4ECD"/>
    <w:rsid w:val="00CF70CC"/>
    <w:rsid w:val="00CF783F"/>
    <w:rsid w:val="00CF7A4E"/>
    <w:rsid w:val="00D00579"/>
    <w:rsid w:val="00D00C98"/>
    <w:rsid w:val="00D02546"/>
    <w:rsid w:val="00D02EF2"/>
    <w:rsid w:val="00D03185"/>
    <w:rsid w:val="00D0385D"/>
    <w:rsid w:val="00D0448C"/>
    <w:rsid w:val="00D04DF5"/>
    <w:rsid w:val="00D05256"/>
    <w:rsid w:val="00D055BB"/>
    <w:rsid w:val="00D05F69"/>
    <w:rsid w:val="00D06C90"/>
    <w:rsid w:val="00D07ACE"/>
    <w:rsid w:val="00D07D56"/>
    <w:rsid w:val="00D1004F"/>
    <w:rsid w:val="00D1095C"/>
    <w:rsid w:val="00D11282"/>
    <w:rsid w:val="00D11453"/>
    <w:rsid w:val="00D1283E"/>
    <w:rsid w:val="00D1296D"/>
    <w:rsid w:val="00D13759"/>
    <w:rsid w:val="00D13E8D"/>
    <w:rsid w:val="00D140B0"/>
    <w:rsid w:val="00D152BF"/>
    <w:rsid w:val="00D1597C"/>
    <w:rsid w:val="00D15C32"/>
    <w:rsid w:val="00D16092"/>
    <w:rsid w:val="00D16916"/>
    <w:rsid w:val="00D1749A"/>
    <w:rsid w:val="00D207C2"/>
    <w:rsid w:val="00D207DC"/>
    <w:rsid w:val="00D20B6D"/>
    <w:rsid w:val="00D20F22"/>
    <w:rsid w:val="00D21D1B"/>
    <w:rsid w:val="00D22146"/>
    <w:rsid w:val="00D23050"/>
    <w:rsid w:val="00D23AB5"/>
    <w:rsid w:val="00D24746"/>
    <w:rsid w:val="00D249CF"/>
    <w:rsid w:val="00D25180"/>
    <w:rsid w:val="00D271C3"/>
    <w:rsid w:val="00D27702"/>
    <w:rsid w:val="00D31D1B"/>
    <w:rsid w:val="00D31D82"/>
    <w:rsid w:val="00D31FE6"/>
    <w:rsid w:val="00D321A0"/>
    <w:rsid w:val="00D3226B"/>
    <w:rsid w:val="00D32C1A"/>
    <w:rsid w:val="00D3319F"/>
    <w:rsid w:val="00D33349"/>
    <w:rsid w:val="00D33757"/>
    <w:rsid w:val="00D33CA9"/>
    <w:rsid w:val="00D340AF"/>
    <w:rsid w:val="00D34656"/>
    <w:rsid w:val="00D36FE5"/>
    <w:rsid w:val="00D37146"/>
    <w:rsid w:val="00D376DE"/>
    <w:rsid w:val="00D37E1B"/>
    <w:rsid w:val="00D40D9C"/>
    <w:rsid w:val="00D40E6B"/>
    <w:rsid w:val="00D424C4"/>
    <w:rsid w:val="00D42D05"/>
    <w:rsid w:val="00D42E64"/>
    <w:rsid w:val="00D43386"/>
    <w:rsid w:val="00D4395E"/>
    <w:rsid w:val="00D43FB2"/>
    <w:rsid w:val="00D442E8"/>
    <w:rsid w:val="00D44690"/>
    <w:rsid w:val="00D4538C"/>
    <w:rsid w:val="00D459C2"/>
    <w:rsid w:val="00D47B03"/>
    <w:rsid w:val="00D51521"/>
    <w:rsid w:val="00D5167F"/>
    <w:rsid w:val="00D51C13"/>
    <w:rsid w:val="00D525FE"/>
    <w:rsid w:val="00D527FD"/>
    <w:rsid w:val="00D5449C"/>
    <w:rsid w:val="00D55176"/>
    <w:rsid w:val="00D553B0"/>
    <w:rsid w:val="00D56F43"/>
    <w:rsid w:val="00D57387"/>
    <w:rsid w:val="00D574C3"/>
    <w:rsid w:val="00D576D6"/>
    <w:rsid w:val="00D60142"/>
    <w:rsid w:val="00D606E6"/>
    <w:rsid w:val="00D61A16"/>
    <w:rsid w:val="00D62376"/>
    <w:rsid w:val="00D627CA"/>
    <w:rsid w:val="00D62EA2"/>
    <w:rsid w:val="00D65A94"/>
    <w:rsid w:val="00D65E76"/>
    <w:rsid w:val="00D66273"/>
    <w:rsid w:val="00D666DE"/>
    <w:rsid w:val="00D66B6D"/>
    <w:rsid w:val="00D67534"/>
    <w:rsid w:val="00D7006E"/>
    <w:rsid w:val="00D702B5"/>
    <w:rsid w:val="00D70820"/>
    <w:rsid w:val="00D7104A"/>
    <w:rsid w:val="00D711CA"/>
    <w:rsid w:val="00D72698"/>
    <w:rsid w:val="00D729D4"/>
    <w:rsid w:val="00D72BEE"/>
    <w:rsid w:val="00D73529"/>
    <w:rsid w:val="00D73E0F"/>
    <w:rsid w:val="00D73F5A"/>
    <w:rsid w:val="00D74956"/>
    <w:rsid w:val="00D749BC"/>
    <w:rsid w:val="00D76A6B"/>
    <w:rsid w:val="00D76B39"/>
    <w:rsid w:val="00D77CD6"/>
    <w:rsid w:val="00D80118"/>
    <w:rsid w:val="00D80D16"/>
    <w:rsid w:val="00D80F0B"/>
    <w:rsid w:val="00D81BAF"/>
    <w:rsid w:val="00D821E6"/>
    <w:rsid w:val="00D824F5"/>
    <w:rsid w:val="00D82874"/>
    <w:rsid w:val="00D82C86"/>
    <w:rsid w:val="00D836A6"/>
    <w:rsid w:val="00D83873"/>
    <w:rsid w:val="00D83A0B"/>
    <w:rsid w:val="00D8522C"/>
    <w:rsid w:val="00D85324"/>
    <w:rsid w:val="00D864F9"/>
    <w:rsid w:val="00D8668E"/>
    <w:rsid w:val="00D86CB0"/>
    <w:rsid w:val="00D8765B"/>
    <w:rsid w:val="00D87F4C"/>
    <w:rsid w:val="00D901DA"/>
    <w:rsid w:val="00D908FA"/>
    <w:rsid w:val="00D9179F"/>
    <w:rsid w:val="00D91903"/>
    <w:rsid w:val="00D924A1"/>
    <w:rsid w:val="00D9263E"/>
    <w:rsid w:val="00D92B1A"/>
    <w:rsid w:val="00D92B60"/>
    <w:rsid w:val="00D93437"/>
    <w:rsid w:val="00D9352F"/>
    <w:rsid w:val="00D93E16"/>
    <w:rsid w:val="00D94A6B"/>
    <w:rsid w:val="00D953DA"/>
    <w:rsid w:val="00D95676"/>
    <w:rsid w:val="00D96743"/>
    <w:rsid w:val="00D96756"/>
    <w:rsid w:val="00D974C6"/>
    <w:rsid w:val="00D97C67"/>
    <w:rsid w:val="00D97CD0"/>
    <w:rsid w:val="00D97D17"/>
    <w:rsid w:val="00DA17DE"/>
    <w:rsid w:val="00DA1CA5"/>
    <w:rsid w:val="00DA1DEB"/>
    <w:rsid w:val="00DA32EA"/>
    <w:rsid w:val="00DA36F3"/>
    <w:rsid w:val="00DA4362"/>
    <w:rsid w:val="00DA4EF3"/>
    <w:rsid w:val="00DA5288"/>
    <w:rsid w:val="00DA5AEB"/>
    <w:rsid w:val="00DA6288"/>
    <w:rsid w:val="00DA709E"/>
    <w:rsid w:val="00DB041C"/>
    <w:rsid w:val="00DB1D6A"/>
    <w:rsid w:val="00DB1E32"/>
    <w:rsid w:val="00DB1F31"/>
    <w:rsid w:val="00DB20F4"/>
    <w:rsid w:val="00DB221E"/>
    <w:rsid w:val="00DB3F8B"/>
    <w:rsid w:val="00DB3FBF"/>
    <w:rsid w:val="00DB467D"/>
    <w:rsid w:val="00DB4CB2"/>
    <w:rsid w:val="00DB4DF8"/>
    <w:rsid w:val="00DB5AE1"/>
    <w:rsid w:val="00DB6387"/>
    <w:rsid w:val="00DB6543"/>
    <w:rsid w:val="00DB66FF"/>
    <w:rsid w:val="00DB7335"/>
    <w:rsid w:val="00DB7B78"/>
    <w:rsid w:val="00DB7F13"/>
    <w:rsid w:val="00DC0976"/>
    <w:rsid w:val="00DC0BB4"/>
    <w:rsid w:val="00DC303C"/>
    <w:rsid w:val="00DC30B6"/>
    <w:rsid w:val="00DC37A5"/>
    <w:rsid w:val="00DC3CE2"/>
    <w:rsid w:val="00DC47B1"/>
    <w:rsid w:val="00DC5074"/>
    <w:rsid w:val="00DC56B9"/>
    <w:rsid w:val="00DC5976"/>
    <w:rsid w:val="00DC6C59"/>
    <w:rsid w:val="00DC7AD3"/>
    <w:rsid w:val="00DD0058"/>
    <w:rsid w:val="00DD00DE"/>
    <w:rsid w:val="00DD02EE"/>
    <w:rsid w:val="00DD040D"/>
    <w:rsid w:val="00DD0625"/>
    <w:rsid w:val="00DD0AB5"/>
    <w:rsid w:val="00DD16C3"/>
    <w:rsid w:val="00DD2277"/>
    <w:rsid w:val="00DD2A4A"/>
    <w:rsid w:val="00DD2C5E"/>
    <w:rsid w:val="00DD3624"/>
    <w:rsid w:val="00DD3CAB"/>
    <w:rsid w:val="00DD4AF6"/>
    <w:rsid w:val="00DD5367"/>
    <w:rsid w:val="00DD5C88"/>
    <w:rsid w:val="00DD5FFE"/>
    <w:rsid w:val="00DD6714"/>
    <w:rsid w:val="00DD7312"/>
    <w:rsid w:val="00DD7411"/>
    <w:rsid w:val="00DD7E35"/>
    <w:rsid w:val="00DE0B59"/>
    <w:rsid w:val="00DE120D"/>
    <w:rsid w:val="00DE18E3"/>
    <w:rsid w:val="00DE1A97"/>
    <w:rsid w:val="00DE2225"/>
    <w:rsid w:val="00DE2278"/>
    <w:rsid w:val="00DE248D"/>
    <w:rsid w:val="00DE2797"/>
    <w:rsid w:val="00DE2997"/>
    <w:rsid w:val="00DE40FA"/>
    <w:rsid w:val="00DE43A9"/>
    <w:rsid w:val="00DE44B6"/>
    <w:rsid w:val="00DE4E32"/>
    <w:rsid w:val="00DE530B"/>
    <w:rsid w:val="00DE6120"/>
    <w:rsid w:val="00DE6283"/>
    <w:rsid w:val="00DE6810"/>
    <w:rsid w:val="00DE750B"/>
    <w:rsid w:val="00DE754D"/>
    <w:rsid w:val="00DE7DC9"/>
    <w:rsid w:val="00DE7DCB"/>
    <w:rsid w:val="00DF0F4E"/>
    <w:rsid w:val="00DF10C1"/>
    <w:rsid w:val="00DF17C8"/>
    <w:rsid w:val="00DF1D4D"/>
    <w:rsid w:val="00DF1F70"/>
    <w:rsid w:val="00DF20BD"/>
    <w:rsid w:val="00DF270A"/>
    <w:rsid w:val="00DF2C31"/>
    <w:rsid w:val="00DF2E82"/>
    <w:rsid w:val="00DF3128"/>
    <w:rsid w:val="00DF3158"/>
    <w:rsid w:val="00DF44A2"/>
    <w:rsid w:val="00DF4BF2"/>
    <w:rsid w:val="00DF5B93"/>
    <w:rsid w:val="00DF5C02"/>
    <w:rsid w:val="00DF6412"/>
    <w:rsid w:val="00DF69AD"/>
    <w:rsid w:val="00DF6F04"/>
    <w:rsid w:val="00DF7078"/>
    <w:rsid w:val="00DF76D4"/>
    <w:rsid w:val="00DF7B39"/>
    <w:rsid w:val="00DF7C4F"/>
    <w:rsid w:val="00E00ED7"/>
    <w:rsid w:val="00E012D5"/>
    <w:rsid w:val="00E01F3B"/>
    <w:rsid w:val="00E0310E"/>
    <w:rsid w:val="00E033CD"/>
    <w:rsid w:val="00E0362F"/>
    <w:rsid w:val="00E040CA"/>
    <w:rsid w:val="00E04215"/>
    <w:rsid w:val="00E0433C"/>
    <w:rsid w:val="00E04681"/>
    <w:rsid w:val="00E04C00"/>
    <w:rsid w:val="00E04F41"/>
    <w:rsid w:val="00E05159"/>
    <w:rsid w:val="00E054C3"/>
    <w:rsid w:val="00E05637"/>
    <w:rsid w:val="00E056CC"/>
    <w:rsid w:val="00E06DE9"/>
    <w:rsid w:val="00E06E20"/>
    <w:rsid w:val="00E0701F"/>
    <w:rsid w:val="00E07197"/>
    <w:rsid w:val="00E07343"/>
    <w:rsid w:val="00E079A3"/>
    <w:rsid w:val="00E10332"/>
    <w:rsid w:val="00E105C8"/>
    <w:rsid w:val="00E11AD6"/>
    <w:rsid w:val="00E122AD"/>
    <w:rsid w:val="00E132A6"/>
    <w:rsid w:val="00E13377"/>
    <w:rsid w:val="00E139EE"/>
    <w:rsid w:val="00E146D4"/>
    <w:rsid w:val="00E1481A"/>
    <w:rsid w:val="00E15E9B"/>
    <w:rsid w:val="00E16183"/>
    <w:rsid w:val="00E16BAF"/>
    <w:rsid w:val="00E17364"/>
    <w:rsid w:val="00E177C6"/>
    <w:rsid w:val="00E17EA9"/>
    <w:rsid w:val="00E21316"/>
    <w:rsid w:val="00E21380"/>
    <w:rsid w:val="00E21882"/>
    <w:rsid w:val="00E22A0D"/>
    <w:rsid w:val="00E232CA"/>
    <w:rsid w:val="00E244C8"/>
    <w:rsid w:val="00E2533C"/>
    <w:rsid w:val="00E26417"/>
    <w:rsid w:val="00E26B2E"/>
    <w:rsid w:val="00E2758B"/>
    <w:rsid w:val="00E2780A"/>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2DCC"/>
    <w:rsid w:val="00E42E52"/>
    <w:rsid w:val="00E4341B"/>
    <w:rsid w:val="00E43ADA"/>
    <w:rsid w:val="00E441F9"/>
    <w:rsid w:val="00E45B6A"/>
    <w:rsid w:val="00E46EF1"/>
    <w:rsid w:val="00E47DB9"/>
    <w:rsid w:val="00E47ECC"/>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1D68"/>
    <w:rsid w:val="00E635BD"/>
    <w:rsid w:val="00E63C4A"/>
    <w:rsid w:val="00E656D7"/>
    <w:rsid w:val="00E6687E"/>
    <w:rsid w:val="00E677DF"/>
    <w:rsid w:val="00E6789F"/>
    <w:rsid w:val="00E70030"/>
    <w:rsid w:val="00E701D4"/>
    <w:rsid w:val="00E7105F"/>
    <w:rsid w:val="00E715C4"/>
    <w:rsid w:val="00E71BE6"/>
    <w:rsid w:val="00E71E31"/>
    <w:rsid w:val="00E7298F"/>
    <w:rsid w:val="00E741BB"/>
    <w:rsid w:val="00E741FB"/>
    <w:rsid w:val="00E7420F"/>
    <w:rsid w:val="00E74315"/>
    <w:rsid w:val="00E74D17"/>
    <w:rsid w:val="00E756B1"/>
    <w:rsid w:val="00E76EBA"/>
    <w:rsid w:val="00E770FA"/>
    <w:rsid w:val="00E778A1"/>
    <w:rsid w:val="00E805A2"/>
    <w:rsid w:val="00E809A2"/>
    <w:rsid w:val="00E80A9C"/>
    <w:rsid w:val="00E80CD2"/>
    <w:rsid w:val="00E811C8"/>
    <w:rsid w:val="00E816B7"/>
    <w:rsid w:val="00E8187C"/>
    <w:rsid w:val="00E8200A"/>
    <w:rsid w:val="00E8209F"/>
    <w:rsid w:val="00E821EE"/>
    <w:rsid w:val="00E823B2"/>
    <w:rsid w:val="00E827F9"/>
    <w:rsid w:val="00E82A93"/>
    <w:rsid w:val="00E836BB"/>
    <w:rsid w:val="00E83A1F"/>
    <w:rsid w:val="00E83D7C"/>
    <w:rsid w:val="00E8592C"/>
    <w:rsid w:val="00E85C2C"/>
    <w:rsid w:val="00E8726E"/>
    <w:rsid w:val="00E87E84"/>
    <w:rsid w:val="00E90329"/>
    <w:rsid w:val="00E90821"/>
    <w:rsid w:val="00E90E2E"/>
    <w:rsid w:val="00E92399"/>
    <w:rsid w:val="00E92864"/>
    <w:rsid w:val="00E92B4E"/>
    <w:rsid w:val="00E932D7"/>
    <w:rsid w:val="00E941FD"/>
    <w:rsid w:val="00E94A63"/>
    <w:rsid w:val="00E94A98"/>
    <w:rsid w:val="00E953F3"/>
    <w:rsid w:val="00E95746"/>
    <w:rsid w:val="00E96AF6"/>
    <w:rsid w:val="00E97324"/>
    <w:rsid w:val="00E973A2"/>
    <w:rsid w:val="00E975C0"/>
    <w:rsid w:val="00EA0CA7"/>
    <w:rsid w:val="00EA2AED"/>
    <w:rsid w:val="00EA31AC"/>
    <w:rsid w:val="00EA3A9A"/>
    <w:rsid w:val="00EA5FA4"/>
    <w:rsid w:val="00EA6169"/>
    <w:rsid w:val="00EA6DAA"/>
    <w:rsid w:val="00EB029D"/>
    <w:rsid w:val="00EB055F"/>
    <w:rsid w:val="00EB0635"/>
    <w:rsid w:val="00EB12D3"/>
    <w:rsid w:val="00EB37C7"/>
    <w:rsid w:val="00EB47BF"/>
    <w:rsid w:val="00EB5B5A"/>
    <w:rsid w:val="00EB7BBE"/>
    <w:rsid w:val="00EC03B5"/>
    <w:rsid w:val="00EC0C10"/>
    <w:rsid w:val="00EC184D"/>
    <w:rsid w:val="00EC2A22"/>
    <w:rsid w:val="00EC2BFC"/>
    <w:rsid w:val="00EC417F"/>
    <w:rsid w:val="00EC433B"/>
    <w:rsid w:val="00EC49AB"/>
    <w:rsid w:val="00EC4ACB"/>
    <w:rsid w:val="00EC4B77"/>
    <w:rsid w:val="00EC4F10"/>
    <w:rsid w:val="00EC55D1"/>
    <w:rsid w:val="00EC66C8"/>
    <w:rsid w:val="00EC7146"/>
    <w:rsid w:val="00ED0288"/>
    <w:rsid w:val="00ED0344"/>
    <w:rsid w:val="00ED14CA"/>
    <w:rsid w:val="00ED278F"/>
    <w:rsid w:val="00ED33C5"/>
    <w:rsid w:val="00ED34E9"/>
    <w:rsid w:val="00ED39A5"/>
    <w:rsid w:val="00ED3CC0"/>
    <w:rsid w:val="00ED3EFC"/>
    <w:rsid w:val="00ED43C1"/>
    <w:rsid w:val="00ED66FA"/>
    <w:rsid w:val="00ED6955"/>
    <w:rsid w:val="00ED69CD"/>
    <w:rsid w:val="00ED7742"/>
    <w:rsid w:val="00ED79E1"/>
    <w:rsid w:val="00EE08F7"/>
    <w:rsid w:val="00EE0E00"/>
    <w:rsid w:val="00EE17FA"/>
    <w:rsid w:val="00EE2D04"/>
    <w:rsid w:val="00EE2E70"/>
    <w:rsid w:val="00EE2F5F"/>
    <w:rsid w:val="00EE410A"/>
    <w:rsid w:val="00EE45C3"/>
    <w:rsid w:val="00EE4D5C"/>
    <w:rsid w:val="00EE4D66"/>
    <w:rsid w:val="00EE56AB"/>
    <w:rsid w:val="00EE627E"/>
    <w:rsid w:val="00EE69CC"/>
    <w:rsid w:val="00EE6E28"/>
    <w:rsid w:val="00EE716D"/>
    <w:rsid w:val="00EE756D"/>
    <w:rsid w:val="00EE7B66"/>
    <w:rsid w:val="00EF0ADB"/>
    <w:rsid w:val="00EF15A2"/>
    <w:rsid w:val="00EF2064"/>
    <w:rsid w:val="00EF2F48"/>
    <w:rsid w:val="00EF3331"/>
    <w:rsid w:val="00EF3798"/>
    <w:rsid w:val="00EF513F"/>
    <w:rsid w:val="00EF554E"/>
    <w:rsid w:val="00EF630C"/>
    <w:rsid w:val="00EF655A"/>
    <w:rsid w:val="00EF72D7"/>
    <w:rsid w:val="00EF78FC"/>
    <w:rsid w:val="00F00196"/>
    <w:rsid w:val="00F005B4"/>
    <w:rsid w:val="00F00C58"/>
    <w:rsid w:val="00F016F0"/>
    <w:rsid w:val="00F01C1C"/>
    <w:rsid w:val="00F027E6"/>
    <w:rsid w:val="00F042BA"/>
    <w:rsid w:val="00F04EEC"/>
    <w:rsid w:val="00F052A4"/>
    <w:rsid w:val="00F05A2A"/>
    <w:rsid w:val="00F05FD7"/>
    <w:rsid w:val="00F06915"/>
    <w:rsid w:val="00F07400"/>
    <w:rsid w:val="00F07834"/>
    <w:rsid w:val="00F07DB6"/>
    <w:rsid w:val="00F10143"/>
    <w:rsid w:val="00F102DE"/>
    <w:rsid w:val="00F10A4D"/>
    <w:rsid w:val="00F10D58"/>
    <w:rsid w:val="00F11552"/>
    <w:rsid w:val="00F11602"/>
    <w:rsid w:val="00F11B28"/>
    <w:rsid w:val="00F11CEC"/>
    <w:rsid w:val="00F12D68"/>
    <w:rsid w:val="00F13C26"/>
    <w:rsid w:val="00F1431C"/>
    <w:rsid w:val="00F14C46"/>
    <w:rsid w:val="00F14C9C"/>
    <w:rsid w:val="00F1585C"/>
    <w:rsid w:val="00F15D9F"/>
    <w:rsid w:val="00F161E8"/>
    <w:rsid w:val="00F16CE5"/>
    <w:rsid w:val="00F2142F"/>
    <w:rsid w:val="00F215F5"/>
    <w:rsid w:val="00F215F6"/>
    <w:rsid w:val="00F21A22"/>
    <w:rsid w:val="00F22388"/>
    <w:rsid w:val="00F229EB"/>
    <w:rsid w:val="00F22DFA"/>
    <w:rsid w:val="00F25C47"/>
    <w:rsid w:val="00F25D39"/>
    <w:rsid w:val="00F26F32"/>
    <w:rsid w:val="00F27F6E"/>
    <w:rsid w:val="00F308BC"/>
    <w:rsid w:val="00F31359"/>
    <w:rsid w:val="00F31B2C"/>
    <w:rsid w:val="00F31E68"/>
    <w:rsid w:val="00F322FA"/>
    <w:rsid w:val="00F32579"/>
    <w:rsid w:val="00F33169"/>
    <w:rsid w:val="00F33D0B"/>
    <w:rsid w:val="00F33DF3"/>
    <w:rsid w:val="00F3430C"/>
    <w:rsid w:val="00F34569"/>
    <w:rsid w:val="00F3530E"/>
    <w:rsid w:val="00F355AD"/>
    <w:rsid w:val="00F3580D"/>
    <w:rsid w:val="00F35B9E"/>
    <w:rsid w:val="00F37746"/>
    <w:rsid w:val="00F37DE1"/>
    <w:rsid w:val="00F43636"/>
    <w:rsid w:val="00F44225"/>
    <w:rsid w:val="00F45287"/>
    <w:rsid w:val="00F469AA"/>
    <w:rsid w:val="00F46AB0"/>
    <w:rsid w:val="00F5192E"/>
    <w:rsid w:val="00F51A7D"/>
    <w:rsid w:val="00F51FD1"/>
    <w:rsid w:val="00F52647"/>
    <w:rsid w:val="00F5318A"/>
    <w:rsid w:val="00F5375C"/>
    <w:rsid w:val="00F53815"/>
    <w:rsid w:val="00F5418F"/>
    <w:rsid w:val="00F54412"/>
    <w:rsid w:val="00F54CC8"/>
    <w:rsid w:val="00F55EEF"/>
    <w:rsid w:val="00F562FE"/>
    <w:rsid w:val="00F5731D"/>
    <w:rsid w:val="00F5743A"/>
    <w:rsid w:val="00F5748A"/>
    <w:rsid w:val="00F5751E"/>
    <w:rsid w:val="00F57978"/>
    <w:rsid w:val="00F57D23"/>
    <w:rsid w:val="00F6012A"/>
    <w:rsid w:val="00F609F7"/>
    <w:rsid w:val="00F61571"/>
    <w:rsid w:val="00F61FF4"/>
    <w:rsid w:val="00F6224C"/>
    <w:rsid w:val="00F625C4"/>
    <w:rsid w:val="00F626ED"/>
    <w:rsid w:val="00F628D1"/>
    <w:rsid w:val="00F6291F"/>
    <w:rsid w:val="00F62AFE"/>
    <w:rsid w:val="00F63842"/>
    <w:rsid w:val="00F63E6B"/>
    <w:rsid w:val="00F63E7B"/>
    <w:rsid w:val="00F6453A"/>
    <w:rsid w:val="00F65EA2"/>
    <w:rsid w:val="00F66A55"/>
    <w:rsid w:val="00F66BC6"/>
    <w:rsid w:val="00F6779C"/>
    <w:rsid w:val="00F67D08"/>
    <w:rsid w:val="00F708E8"/>
    <w:rsid w:val="00F70987"/>
    <w:rsid w:val="00F70B65"/>
    <w:rsid w:val="00F70F0D"/>
    <w:rsid w:val="00F7106B"/>
    <w:rsid w:val="00F713A4"/>
    <w:rsid w:val="00F71B44"/>
    <w:rsid w:val="00F727B4"/>
    <w:rsid w:val="00F73233"/>
    <w:rsid w:val="00F7370E"/>
    <w:rsid w:val="00F73937"/>
    <w:rsid w:val="00F73F63"/>
    <w:rsid w:val="00F7454E"/>
    <w:rsid w:val="00F74FA0"/>
    <w:rsid w:val="00F75156"/>
    <w:rsid w:val="00F75AC5"/>
    <w:rsid w:val="00F77992"/>
    <w:rsid w:val="00F80F22"/>
    <w:rsid w:val="00F8143D"/>
    <w:rsid w:val="00F8198C"/>
    <w:rsid w:val="00F81A5A"/>
    <w:rsid w:val="00F824A4"/>
    <w:rsid w:val="00F824F0"/>
    <w:rsid w:val="00F8304E"/>
    <w:rsid w:val="00F83AEE"/>
    <w:rsid w:val="00F83D22"/>
    <w:rsid w:val="00F848BB"/>
    <w:rsid w:val="00F8499B"/>
    <w:rsid w:val="00F84B62"/>
    <w:rsid w:val="00F84C88"/>
    <w:rsid w:val="00F85C97"/>
    <w:rsid w:val="00F86561"/>
    <w:rsid w:val="00F86B33"/>
    <w:rsid w:val="00F86C1E"/>
    <w:rsid w:val="00F87538"/>
    <w:rsid w:val="00F900C6"/>
    <w:rsid w:val="00F907BB"/>
    <w:rsid w:val="00F92142"/>
    <w:rsid w:val="00F93737"/>
    <w:rsid w:val="00F9454B"/>
    <w:rsid w:val="00F95465"/>
    <w:rsid w:val="00F96912"/>
    <w:rsid w:val="00F96C75"/>
    <w:rsid w:val="00F96F0F"/>
    <w:rsid w:val="00F97F15"/>
    <w:rsid w:val="00F97FB3"/>
    <w:rsid w:val="00FA0012"/>
    <w:rsid w:val="00FA0220"/>
    <w:rsid w:val="00FA042D"/>
    <w:rsid w:val="00FA053C"/>
    <w:rsid w:val="00FA1A49"/>
    <w:rsid w:val="00FA2207"/>
    <w:rsid w:val="00FA2422"/>
    <w:rsid w:val="00FA2ADD"/>
    <w:rsid w:val="00FA2B3F"/>
    <w:rsid w:val="00FA38C9"/>
    <w:rsid w:val="00FA47CC"/>
    <w:rsid w:val="00FA6042"/>
    <w:rsid w:val="00FA6496"/>
    <w:rsid w:val="00FA66C3"/>
    <w:rsid w:val="00FA7814"/>
    <w:rsid w:val="00FA7A68"/>
    <w:rsid w:val="00FA7A6B"/>
    <w:rsid w:val="00FA7FB1"/>
    <w:rsid w:val="00FB039E"/>
    <w:rsid w:val="00FB04BF"/>
    <w:rsid w:val="00FB222F"/>
    <w:rsid w:val="00FB2A55"/>
    <w:rsid w:val="00FB2A90"/>
    <w:rsid w:val="00FB3CD3"/>
    <w:rsid w:val="00FB40E8"/>
    <w:rsid w:val="00FB4655"/>
    <w:rsid w:val="00FB53FA"/>
    <w:rsid w:val="00FB5A9F"/>
    <w:rsid w:val="00FB5D13"/>
    <w:rsid w:val="00FB64E1"/>
    <w:rsid w:val="00FB6BD5"/>
    <w:rsid w:val="00FB6C51"/>
    <w:rsid w:val="00FB6CC8"/>
    <w:rsid w:val="00FB7173"/>
    <w:rsid w:val="00FB72A6"/>
    <w:rsid w:val="00FC017D"/>
    <w:rsid w:val="00FC07DF"/>
    <w:rsid w:val="00FC0854"/>
    <w:rsid w:val="00FC1066"/>
    <w:rsid w:val="00FC1B90"/>
    <w:rsid w:val="00FC2468"/>
    <w:rsid w:val="00FC2528"/>
    <w:rsid w:val="00FC263B"/>
    <w:rsid w:val="00FC3BAC"/>
    <w:rsid w:val="00FC4800"/>
    <w:rsid w:val="00FC4A46"/>
    <w:rsid w:val="00FC4BE8"/>
    <w:rsid w:val="00FC4E11"/>
    <w:rsid w:val="00FC54F2"/>
    <w:rsid w:val="00FC5692"/>
    <w:rsid w:val="00FC6998"/>
    <w:rsid w:val="00FC700D"/>
    <w:rsid w:val="00FC7212"/>
    <w:rsid w:val="00FC7555"/>
    <w:rsid w:val="00FC7E06"/>
    <w:rsid w:val="00FD086F"/>
    <w:rsid w:val="00FD087F"/>
    <w:rsid w:val="00FD2076"/>
    <w:rsid w:val="00FD2560"/>
    <w:rsid w:val="00FD26B2"/>
    <w:rsid w:val="00FD2F19"/>
    <w:rsid w:val="00FD30EB"/>
    <w:rsid w:val="00FD448F"/>
    <w:rsid w:val="00FD4F4E"/>
    <w:rsid w:val="00FD5143"/>
    <w:rsid w:val="00FD6380"/>
    <w:rsid w:val="00FD7988"/>
    <w:rsid w:val="00FE09BC"/>
    <w:rsid w:val="00FE100C"/>
    <w:rsid w:val="00FE10D7"/>
    <w:rsid w:val="00FE2478"/>
    <w:rsid w:val="00FE2717"/>
    <w:rsid w:val="00FE2B86"/>
    <w:rsid w:val="00FE508A"/>
    <w:rsid w:val="00FE5564"/>
    <w:rsid w:val="00FE5F47"/>
    <w:rsid w:val="00FE65D0"/>
    <w:rsid w:val="00FE718A"/>
    <w:rsid w:val="00FE766E"/>
    <w:rsid w:val="00FF0366"/>
    <w:rsid w:val="00FF1E38"/>
    <w:rsid w:val="00FF202A"/>
    <w:rsid w:val="00FF2551"/>
    <w:rsid w:val="00FF2664"/>
    <w:rsid w:val="00FF3947"/>
    <w:rsid w:val="00FF4087"/>
    <w:rsid w:val="00FF40F4"/>
    <w:rsid w:val="00FF59CB"/>
    <w:rsid w:val="00FF5AAF"/>
    <w:rsid w:val="00FF67EC"/>
    <w:rsid w:val="00FF703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character" w:customStyle="1" w:styleId="color15">
    <w:name w:val="color_15"/>
    <w:basedOn w:val="DefaultParagraphFont"/>
    <w:rsid w:val="00AB22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character" w:customStyle="1" w:styleId="color15">
    <w:name w:val="color_15"/>
    <w:basedOn w:val="DefaultParagraphFont"/>
    <w:rsid w:val="00AB2227"/>
  </w:style>
</w:styles>
</file>

<file path=word/webSettings.xml><?xml version="1.0" encoding="utf-8"?>
<w:webSettings xmlns:r="http://schemas.openxmlformats.org/officeDocument/2006/relationships" xmlns:w="http://schemas.openxmlformats.org/wordprocessingml/2006/main">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9BF3DE-D708-410F-9D4E-8006D62CD63E}">
  <ds:schemaRefs>
    <ds:schemaRef ds:uri="http://schemas.openxmlformats.org/officeDocument/2006/bibliography"/>
  </ds:schemaRefs>
</ds:datastoreItem>
</file>

<file path=customXml/itemProps2.xml><?xml version="1.0" encoding="utf-8"?>
<ds:datastoreItem xmlns:ds="http://schemas.openxmlformats.org/officeDocument/2006/customXml" ds:itemID="{A6CD1E84-4B9D-43B2-B8C3-D9E86D40F8AD}"/>
</file>

<file path=customXml/itemProps3.xml><?xml version="1.0" encoding="utf-8"?>
<ds:datastoreItem xmlns:ds="http://schemas.openxmlformats.org/officeDocument/2006/customXml" ds:itemID="{1FD51C5C-7EA9-4388-9514-CE8D0229D1AE}"/>
</file>

<file path=customXml/itemProps4.xml><?xml version="1.0" encoding="utf-8"?>
<ds:datastoreItem xmlns:ds="http://schemas.openxmlformats.org/officeDocument/2006/customXml" ds:itemID="{6C779A83-D4D4-47A9-B125-3A354DA1C63B}"/>
</file>

<file path=docProps/app.xml><?xml version="1.0" encoding="utf-8"?>
<Properties xmlns="http://schemas.openxmlformats.org/officeDocument/2006/extended-properties" xmlns:vt="http://schemas.openxmlformats.org/officeDocument/2006/docPropsVTypes">
  <Template>COUNCIL TEMPLATE</Template>
  <TotalTime>2782</TotalTime>
  <Pages>15</Pages>
  <Words>3830</Words>
  <Characters>21833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Tonya Harris</cp:lastModifiedBy>
  <cp:revision>431</cp:revision>
  <cp:lastPrinted>2014-11-21T12:27:00Z</cp:lastPrinted>
  <dcterms:created xsi:type="dcterms:W3CDTF">2014-08-06T11:57:00Z</dcterms:created>
  <dcterms:modified xsi:type="dcterms:W3CDTF">2014-11-21T12:28:00Z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4488200</vt:r8>
  </property>
</Properties>
</file>